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1A8CB" w14:textId="4917789C" w:rsidR="00621DAF" w:rsidRPr="00A927B5" w:rsidRDefault="00241F6B" w:rsidP="00621DAF">
      <w:pPr>
        <w:ind w:right="-8"/>
        <w:rPr>
          <w:rFonts w:ascii="HarmonyOS Sans SC" w:eastAsia="HarmonyOS Sans SC" w:hAnsi="HarmonyOS Sans SC" w:cs="Arial"/>
          <w:b/>
          <w:color w:val="004990"/>
          <w:sz w:val="40"/>
          <w:szCs w:val="40"/>
          <w:lang w:val="en-US" w:eastAsia="zh-CN"/>
        </w:rPr>
      </w:pPr>
      <w:r w:rsidRPr="00A927B5">
        <w:rPr>
          <w:rFonts w:ascii="HarmonyOS Sans SC" w:eastAsia="HarmonyOS Sans SC" w:hAnsi="HarmonyOS Sans SC" w:cs="Arial" w:hint="eastAsia"/>
          <w:b/>
          <w:color w:val="004990"/>
          <w:sz w:val="40"/>
          <w:szCs w:val="40"/>
          <w:lang w:val="en-US" w:eastAsia="zh-CN"/>
        </w:rPr>
        <w:t>MCA</w:t>
      </w:r>
      <w:r w:rsidR="002B4592">
        <w:rPr>
          <w:rFonts w:ascii="HarmonyOS Sans SC" w:eastAsia="HarmonyOS Sans SC" w:hAnsi="HarmonyOS Sans SC" w:cs="Arial"/>
          <w:b/>
          <w:color w:val="004990"/>
          <w:sz w:val="40"/>
          <w:szCs w:val="40"/>
          <w:lang w:val="en-US" w:eastAsia="zh-CN"/>
        </w:rPr>
        <w:t>-</w:t>
      </w:r>
      <w:r w:rsidR="00F9523A" w:rsidRPr="00A927B5">
        <w:rPr>
          <w:rFonts w:ascii="HarmonyOS Sans SC" w:eastAsia="HarmonyOS Sans SC" w:hAnsi="HarmonyOS Sans SC" w:cs="Arial" w:hint="eastAsia"/>
          <w:b/>
          <w:color w:val="004990"/>
          <w:sz w:val="40"/>
          <w:szCs w:val="40"/>
          <w:lang w:val="en-US" w:eastAsia="zh-CN"/>
        </w:rPr>
        <w:t>242</w:t>
      </w:r>
      <w:r w:rsidR="00DB32A7">
        <w:rPr>
          <w:rFonts w:ascii="HarmonyOS Sans SC" w:eastAsia="HarmonyOS Sans SC" w:hAnsi="HarmonyOS Sans SC" w:cs="Arial"/>
          <w:b/>
          <w:color w:val="004990"/>
          <w:sz w:val="40"/>
          <w:szCs w:val="40"/>
          <w:lang w:val="en-US" w:eastAsia="zh-CN"/>
        </w:rPr>
        <w:t>8</w:t>
      </w:r>
    </w:p>
    <w:p w14:paraId="5C6518FC" w14:textId="77777777" w:rsidR="00621DAF" w:rsidRPr="00A927B5" w:rsidRDefault="00241F6B" w:rsidP="00621DAF">
      <w:pPr>
        <w:ind w:right="-8"/>
        <w:rPr>
          <w:rFonts w:ascii="HarmonyOS Sans SC" w:eastAsia="HarmonyOS Sans SC" w:hAnsi="HarmonyOS Sans SC" w:cs="Arial"/>
          <w:b/>
          <w:color w:val="004990"/>
          <w:sz w:val="40"/>
          <w:szCs w:val="40"/>
          <w:lang w:val="en-US" w:eastAsia="zh-CN"/>
        </w:rPr>
      </w:pPr>
      <w:r w:rsidRPr="00A927B5">
        <w:rPr>
          <w:rFonts w:ascii="HarmonyOS Sans SC" w:eastAsia="HarmonyOS Sans SC" w:hAnsi="HarmonyOS Sans SC" w:cs="Arial" w:hint="eastAsia"/>
          <w:b/>
          <w:color w:val="004990"/>
          <w:sz w:val="40"/>
          <w:szCs w:val="40"/>
          <w:lang w:val="en-US" w:eastAsia="zh-CN"/>
        </w:rPr>
        <w:t>电机驱动器</w:t>
      </w:r>
    </w:p>
    <w:p w14:paraId="2D7C5FF4" w14:textId="77777777" w:rsidR="00133648" w:rsidRPr="00A927B5" w:rsidRDefault="00133648" w:rsidP="00133648">
      <w:pPr>
        <w:ind w:right="-8"/>
        <w:rPr>
          <w:rFonts w:ascii="HarmonyOS Sans SC" w:eastAsia="HarmonyOS Sans SC" w:hAnsi="HarmonyOS Sans SC" w:cs="Arial"/>
          <w:sz w:val="20"/>
          <w:szCs w:val="20"/>
        </w:rPr>
      </w:pPr>
    </w:p>
    <w:tbl>
      <w:tblPr>
        <w:tblW w:w="0" w:type="auto"/>
        <w:tblLook w:val="04A0" w:firstRow="1" w:lastRow="0" w:firstColumn="1" w:lastColumn="0" w:noHBand="0" w:noVBand="1"/>
      </w:tblPr>
      <w:tblGrid>
        <w:gridCol w:w="4909"/>
        <w:gridCol w:w="5006"/>
      </w:tblGrid>
      <w:tr w:rsidR="006141DB" w:rsidRPr="00A927B5" w14:paraId="1FD94CAC" w14:textId="77777777" w:rsidTr="001F25E3">
        <w:trPr>
          <w:trHeight w:hRule="exact" w:val="3328"/>
        </w:trPr>
        <w:tc>
          <w:tcPr>
            <w:tcW w:w="4931" w:type="dxa"/>
          </w:tcPr>
          <w:p w14:paraId="1779D668" w14:textId="77777777" w:rsidR="006141DB" w:rsidRPr="00A927B5" w:rsidRDefault="006141DB" w:rsidP="00BB0D76">
            <w:pPr>
              <w:spacing w:after="240"/>
              <w:ind w:right="-8"/>
              <w:rPr>
                <w:rFonts w:ascii="HarmonyOS Sans SC" w:eastAsia="HarmonyOS Sans SC" w:hAnsi="HarmonyOS Sans SC" w:cs="Arial"/>
                <w:b/>
                <w:color w:val="004990"/>
                <w:sz w:val="32"/>
                <w:szCs w:val="32"/>
                <w:lang w:val="en-US" w:eastAsia="zh-CN"/>
              </w:rPr>
            </w:pPr>
            <w:r w:rsidRPr="00A927B5">
              <w:rPr>
                <w:rFonts w:ascii="HarmonyOS Sans SC" w:eastAsia="HarmonyOS Sans SC" w:hAnsi="HarmonyOS Sans SC" w:cs="Arial" w:hint="eastAsia"/>
                <w:b/>
                <w:color w:val="004990"/>
                <w:sz w:val="32"/>
                <w:szCs w:val="32"/>
                <w:lang w:val="en-US" w:eastAsia="zh-CN"/>
              </w:rPr>
              <w:t>产品简介</w:t>
            </w:r>
          </w:p>
          <w:p w14:paraId="38230130" w14:textId="7BC5B7E5" w:rsidR="006141DB" w:rsidRPr="00A927B5" w:rsidRDefault="00F9523A" w:rsidP="008114EC">
            <w:pPr>
              <w:spacing w:line="480" w:lineRule="auto"/>
              <w:jc w:val="both"/>
              <w:rPr>
                <w:rFonts w:ascii="HarmonyOS Sans SC Medium" w:eastAsia="HarmonyOS Sans SC Medium" w:hAnsi="HarmonyOS Sans SC Medium" w:cs="Arial"/>
                <w:sz w:val="16"/>
                <w:szCs w:val="16"/>
                <w:lang w:eastAsia="zh-CN"/>
              </w:rPr>
            </w:pPr>
            <w:r w:rsidRPr="00A927B5">
              <w:rPr>
                <w:rFonts w:ascii="HarmonyOS Sans SC Medium" w:eastAsia="HarmonyOS Sans SC Medium" w:hAnsi="HarmonyOS Sans SC Medium" w:cs="Arial" w:hint="eastAsia"/>
                <w:sz w:val="16"/>
                <w:szCs w:val="16"/>
                <w:lang w:eastAsia="zh-CN"/>
              </w:rPr>
              <w:t>WIKA电机驱动器MCA系列产品是针对低压平台电动低速车研发的一款高性能驱动控制器，结构紧凑，提供优异的性能和非常灵活的设置特性。通过先进的控制软件为各类交流电机提供平稳的电流驱动。可编程逻辑的优化算法，保证了控制器对电磁制动和液力系统控制的灵活性和高效率功率输出。</w:t>
            </w:r>
          </w:p>
          <w:p w14:paraId="31F16B20" w14:textId="77777777" w:rsidR="00CD6101" w:rsidRPr="00A927B5" w:rsidRDefault="00CD6101" w:rsidP="008114EC">
            <w:pPr>
              <w:spacing w:line="480" w:lineRule="auto"/>
              <w:jc w:val="both"/>
              <w:rPr>
                <w:rFonts w:ascii="HarmonyOS Sans SC" w:eastAsia="HarmonyOS Sans SC" w:hAnsi="HarmonyOS Sans SC" w:cs="Arial"/>
                <w:sz w:val="18"/>
                <w:szCs w:val="18"/>
                <w:lang w:eastAsia="zh-CN"/>
              </w:rPr>
            </w:pPr>
          </w:p>
          <w:p w14:paraId="15A7788E" w14:textId="77777777" w:rsidR="00CD6101" w:rsidRPr="00A927B5" w:rsidRDefault="00CD6101" w:rsidP="008114EC">
            <w:pPr>
              <w:spacing w:line="480" w:lineRule="auto"/>
              <w:jc w:val="both"/>
              <w:rPr>
                <w:rFonts w:ascii="HarmonyOS Sans SC" w:eastAsia="HarmonyOS Sans SC" w:hAnsi="HarmonyOS Sans SC" w:cs="Arial"/>
                <w:sz w:val="18"/>
                <w:szCs w:val="18"/>
                <w:lang w:eastAsia="zh-CN"/>
              </w:rPr>
            </w:pPr>
          </w:p>
        </w:tc>
        <w:tc>
          <w:tcPr>
            <w:tcW w:w="5028" w:type="dxa"/>
            <w:vMerge w:val="restart"/>
          </w:tcPr>
          <w:p w14:paraId="54C88F77" w14:textId="77777777" w:rsidR="006141DB" w:rsidRPr="00A927B5" w:rsidRDefault="006141DB" w:rsidP="00BB0D76">
            <w:pPr>
              <w:spacing w:after="240"/>
              <w:ind w:right="-8"/>
              <w:rPr>
                <w:rFonts w:ascii="HarmonyOS Sans SC" w:eastAsia="HarmonyOS Sans SC" w:hAnsi="HarmonyOS Sans SC" w:cs="Arial"/>
                <w:b/>
                <w:color w:val="004990"/>
                <w:sz w:val="32"/>
                <w:szCs w:val="32"/>
                <w:lang w:val="en-US" w:eastAsia="zh-CN"/>
              </w:rPr>
            </w:pPr>
            <w:r w:rsidRPr="00A927B5">
              <w:rPr>
                <w:rFonts w:ascii="HarmonyOS Sans SC" w:eastAsia="HarmonyOS Sans SC" w:hAnsi="HarmonyOS Sans SC" w:cs="Arial" w:hint="eastAsia"/>
                <w:b/>
                <w:color w:val="004990"/>
                <w:sz w:val="32"/>
                <w:szCs w:val="32"/>
                <w:lang w:val="en-US" w:eastAsia="zh-CN"/>
              </w:rPr>
              <w:t>产品特性</w:t>
            </w:r>
          </w:p>
          <w:p w14:paraId="2D34A4B2" w14:textId="77777777" w:rsidR="006141DB" w:rsidRPr="00CC43D9" w:rsidRDefault="006141DB" w:rsidP="00B95AE1">
            <w:pPr>
              <w:spacing w:line="480" w:lineRule="auto"/>
              <w:ind w:rightChars="-75" w:right="-180"/>
              <w:rPr>
                <w:rFonts w:ascii="HarmonyOS Sans SC Medium" w:eastAsia="HarmonyOS Sans SC Medium" w:hAnsi="HarmonyOS Sans SC Medium" w:cs="Arial"/>
                <w:sz w:val="16"/>
                <w:szCs w:val="16"/>
                <w:lang w:eastAsia="zh-CN"/>
              </w:rPr>
            </w:pPr>
            <w:r w:rsidRPr="00CC43D9">
              <w:rPr>
                <w:rFonts w:ascii="HarmonyOS Sans SC Medium" w:eastAsia="HarmonyOS Sans SC Medium" w:hAnsi="HarmonyOS Sans SC Medium" w:cs="Arial"/>
                <w:sz w:val="16"/>
                <w:szCs w:val="16"/>
                <w:lang w:eastAsia="zh-CN"/>
              </w:rPr>
              <w:t>•</w:t>
            </w:r>
            <w:r w:rsidR="001F25E3" w:rsidRPr="00CC43D9">
              <w:rPr>
                <w:rFonts w:ascii="HarmonyOS Sans SC Medium" w:eastAsia="HarmonyOS Sans SC Medium" w:hAnsi="HarmonyOS Sans SC Medium" w:cs="Arial" w:hint="eastAsia"/>
                <w:sz w:val="16"/>
                <w:szCs w:val="16"/>
                <w:lang w:eastAsia="zh-CN"/>
              </w:rPr>
              <w:t>支持交流异步电机</w:t>
            </w:r>
          </w:p>
          <w:p w14:paraId="579EF9AF" w14:textId="72162B06" w:rsidR="00E55CFA" w:rsidRPr="00CC43D9" w:rsidRDefault="00E55CFA" w:rsidP="00B95AE1">
            <w:pPr>
              <w:spacing w:line="480" w:lineRule="auto"/>
              <w:ind w:rightChars="-75" w:right="-180"/>
              <w:rPr>
                <w:rFonts w:ascii="HarmonyOS Sans SC Medium" w:eastAsia="HarmonyOS Sans SC Medium" w:hAnsi="HarmonyOS Sans SC Medium" w:cs="Arial"/>
                <w:sz w:val="16"/>
                <w:szCs w:val="16"/>
                <w:lang w:eastAsia="zh-CN"/>
              </w:rPr>
            </w:pPr>
            <w:r w:rsidRPr="00CC43D9">
              <w:rPr>
                <w:rFonts w:ascii="HarmonyOS Sans SC Medium" w:eastAsia="HarmonyOS Sans SC Medium" w:hAnsi="HarmonyOS Sans SC Medium" w:cs="Arial"/>
                <w:sz w:val="16"/>
                <w:szCs w:val="16"/>
                <w:lang w:eastAsia="zh-CN"/>
              </w:rPr>
              <w:t>•</w:t>
            </w:r>
            <w:r w:rsidR="001F25E3" w:rsidRPr="00CC43D9">
              <w:rPr>
                <w:rFonts w:ascii="HarmonyOS Sans SC Medium" w:eastAsia="HarmonyOS Sans SC Medium" w:hAnsi="HarmonyOS Sans SC Medium" w:cs="Arial" w:hint="eastAsia"/>
                <w:sz w:val="16"/>
                <w:szCs w:val="16"/>
                <w:lang w:eastAsia="zh-CN"/>
              </w:rPr>
              <w:t>适用于</w:t>
            </w:r>
            <w:r w:rsidR="00F9523A" w:rsidRPr="00CC43D9">
              <w:rPr>
                <w:rFonts w:ascii="HarmonyOS Sans SC Medium" w:eastAsia="HarmonyOS Sans SC Medium" w:hAnsi="HarmonyOS Sans SC Medium" w:cs="Arial" w:hint="eastAsia"/>
                <w:sz w:val="16"/>
                <w:szCs w:val="16"/>
                <w:lang w:eastAsia="zh-CN"/>
              </w:rPr>
              <w:t>24</w:t>
            </w:r>
            <w:r w:rsidR="0058524D" w:rsidRPr="00CC43D9">
              <w:rPr>
                <w:rFonts w:ascii="HarmonyOS Sans SC Medium" w:eastAsia="HarmonyOS Sans SC Medium" w:hAnsi="HarmonyOS Sans SC Medium" w:cs="Arial" w:hint="eastAsia"/>
                <w:sz w:val="16"/>
                <w:szCs w:val="16"/>
                <w:lang w:eastAsia="zh-CN"/>
              </w:rPr>
              <w:t>V</w:t>
            </w:r>
            <w:r w:rsidR="001F25E3" w:rsidRPr="00CC43D9">
              <w:rPr>
                <w:rFonts w:ascii="HarmonyOS Sans SC Medium" w:eastAsia="HarmonyOS Sans SC Medium" w:hAnsi="HarmonyOS Sans SC Medium" w:cs="Arial" w:hint="eastAsia"/>
                <w:sz w:val="16"/>
                <w:szCs w:val="16"/>
                <w:lang w:eastAsia="zh-CN"/>
              </w:rPr>
              <w:t>的电池系统，电流可达</w:t>
            </w:r>
            <w:r w:rsidR="00F9523A" w:rsidRPr="00CC43D9">
              <w:rPr>
                <w:rFonts w:ascii="HarmonyOS Sans SC Medium" w:eastAsia="HarmonyOS Sans SC Medium" w:hAnsi="HarmonyOS Sans SC Medium" w:cs="Arial" w:hint="eastAsia"/>
                <w:sz w:val="16"/>
                <w:szCs w:val="16"/>
                <w:lang w:eastAsia="zh-CN"/>
              </w:rPr>
              <w:t>2</w:t>
            </w:r>
            <w:r w:rsidR="005A60CC">
              <w:rPr>
                <w:rFonts w:ascii="HarmonyOS Sans SC Medium" w:eastAsia="HarmonyOS Sans SC Medium" w:hAnsi="HarmonyOS Sans SC Medium" w:cs="Arial"/>
                <w:sz w:val="16"/>
                <w:szCs w:val="16"/>
                <w:lang w:eastAsia="zh-CN"/>
              </w:rPr>
              <w:t>8</w:t>
            </w:r>
            <w:r w:rsidR="00584300" w:rsidRPr="00CC43D9">
              <w:rPr>
                <w:rFonts w:ascii="HarmonyOS Sans SC Medium" w:eastAsia="HarmonyOS Sans SC Medium" w:hAnsi="HarmonyOS Sans SC Medium" w:cs="Arial" w:hint="eastAsia"/>
                <w:sz w:val="16"/>
                <w:szCs w:val="16"/>
                <w:lang w:eastAsia="zh-CN"/>
              </w:rPr>
              <w:t>0</w:t>
            </w:r>
            <w:r w:rsidR="001F25E3" w:rsidRPr="00CC43D9">
              <w:rPr>
                <w:rFonts w:ascii="HarmonyOS Sans SC Medium" w:eastAsia="HarmonyOS Sans SC Medium" w:hAnsi="HarmonyOS Sans SC Medium" w:cs="Arial" w:hint="eastAsia"/>
                <w:sz w:val="16"/>
                <w:szCs w:val="16"/>
                <w:lang w:eastAsia="zh-CN"/>
              </w:rPr>
              <w:t>A（</w:t>
            </w:r>
            <w:r w:rsidR="00584300" w:rsidRPr="00CC43D9">
              <w:rPr>
                <w:rFonts w:ascii="HarmonyOS Sans SC Medium" w:eastAsia="HarmonyOS Sans SC Medium" w:hAnsi="HarmonyOS Sans SC Medium" w:cs="Arial" w:hint="eastAsia"/>
                <w:sz w:val="16"/>
                <w:szCs w:val="16"/>
                <w:lang w:eastAsia="zh-CN"/>
              </w:rPr>
              <w:t>2</w:t>
            </w:r>
            <w:r w:rsidR="001F25E3" w:rsidRPr="00CC43D9">
              <w:rPr>
                <w:rFonts w:ascii="HarmonyOS Sans SC Medium" w:eastAsia="HarmonyOS Sans SC Medium" w:hAnsi="HarmonyOS Sans SC Medium" w:cs="Arial" w:hint="eastAsia"/>
                <w:sz w:val="16"/>
                <w:szCs w:val="16"/>
                <w:lang w:eastAsia="zh-CN"/>
              </w:rPr>
              <w:t>min）</w:t>
            </w:r>
          </w:p>
          <w:p w14:paraId="08DD912F" w14:textId="77777777" w:rsidR="00E55CFA" w:rsidRPr="00CC43D9" w:rsidRDefault="00E55CFA" w:rsidP="00B95AE1">
            <w:pPr>
              <w:spacing w:line="480" w:lineRule="auto"/>
              <w:ind w:rightChars="-75" w:right="-180"/>
              <w:rPr>
                <w:rFonts w:ascii="HarmonyOS Sans SC Medium" w:eastAsia="HarmonyOS Sans SC Medium" w:hAnsi="HarmonyOS Sans SC Medium" w:cs="Arial"/>
                <w:sz w:val="16"/>
                <w:szCs w:val="16"/>
                <w:lang w:eastAsia="zh-CN"/>
              </w:rPr>
            </w:pPr>
            <w:r w:rsidRPr="00CC43D9">
              <w:rPr>
                <w:rFonts w:ascii="HarmonyOS Sans SC Medium" w:eastAsia="HarmonyOS Sans SC Medium" w:hAnsi="HarmonyOS Sans SC Medium" w:cs="Arial"/>
                <w:sz w:val="16"/>
                <w:szCs w:val="16"/>
                <w:lang w:eastAsia="zh-CN"/>
              </w:rPr>
              <w:t>•</w:t>
            </w:r>
            <w:r w:rsidR="001F25E3" w:rsidRPr="00CC43D9">
              <w:rPr>
                <w:rFonts w:ascii="HarmonyOS Sans SC Medium" w:eastAsia="HarmonyOS Sans SC Medium" w:hAnsi="HarmonyOS Sans SC Medium" w:cs="Arial" w:hint="eastAsia"/>
                <w:sz w:val="16"/>
                <w:szCs w:val="16"/>
                <w:lang w:eastAsia="zh-CN"/>
              </w:rPr>
              <w:t>实时监控电机输出转矩和电机电流</w:t>
            </w:r>
          </w:p>
          <w:p w14:paraId="37176D0D" w14:textId="77777777" w:rsidR="00E55CFA" w:rsidRPr="00CC43D9" w:rsidRDefault="00E55CFA" w:rsidP="00B95AE1">
            <w:pPr>
              <w:spacing w:line="480" w:lineRule="auto"/>
              <w:ind w:rightChars="-75" w:right="-180"/>
              <w:rPr>
                <w:rFonts w:ascii="HarmonyOS Sans SC Medium" w:eastAsia="HarmonyOS Sans SC Medium" w:hAnsi="HarmonyOS Sans SC Medium" w:cs="Arial"/>
                <w:sz w:val="16"/>
                <w:szCs w:val="16"/>
                <w:lang w:eastAsia="zh-CN"/>
              </w:rPr>
            </w:pPr>
            <w:r w:rsidRPr="00CC43D9">
              <w:rPr>
                <w:rFonts w:ascii="HarmonyOS Sans SC Medium" w:eastAsia="HarmonyOS Sans SC Medium" w:hAnsi="HarmonyOS Sans SC Medium" w:cs="Arial"/>
                <w:sz w:val="16"/>
                <w:szCs w:val="16"/>
                <w:lang w:eastAsia="zh-CN"/>
              </w:rPr>
              <w:t>•</w:t>
            </w:r>
            <w:r w:rsidR="00ED64D6" w:rsidRPr="00CC43D9">
              <w:rPr>
                <w:rFonts w:ascii="HarmonyOS Sans SC Medium" w:eastAsia="HarmonyOS Sans SC Medium" w:hAnsi="HarmonyOS Sans SC Medium" w:cs="Arial" w:hint="eastAsia"/>
                <w:sz w:val="16"/>
                <w:szCs w:val="16"/>
                <w:lang w:eastAsia="zh-CN"/>
              </w:rPr>
              <w:t>内置陡坡缓降，自动防溜，转弯限幅等安全功能</w:t>
            </w:r>
          </w:p>
          <w:p w14:paraId="18BF4F50" w14:textId="77777777" w:rsidR="001F25E3" w:rsidRPr="00CC43D9" w:rsidRDefault="00E55CFA" w:rsidP="00B95AE1">
            <w:pPr>
              <w:spacing w:line="480" w:lineRule="auto"/>
              <w:ind w:rightChars="-75" w:right="-180"/>
              <w:rPr>
                <w:rFonts w:ascii="HarmonyOS Sans SC Medium" w:eastAsia="HarmonyOS Sans SC Medium" w:hAnsi="HarmonyOS Sans SC Medium" w:cs="Arial"/>
                <w:sz w:val="16"/>
                <w:szCs w:val="16"/>
                <w:lang w:eastAsia="zh-CN"/>
              </w:rPr>
            </w:pPr>
            <w:r w:rsidRPr="00CC43D9">
              <w:rPr>
                <w:rFonts w:ascii="HarmonyOS Sans SC Medium" w:eastAsia="HarmonyOS Sans SC Medium" w:hAnsi="HarmonyOS Sans SC Medium" w:cs="Arial"/>
                <w:sz w:val="16"/>
                <w:szCs w:val="16"/>
                <w:lang w:eastAsia="zh-CN"/>
              </w:rPr>
              <w:t>•</w:t>
            </w:r>
            <w:r w:rsidR="001F25E3" w:rsidRPr="00CC43D9">
              <w:rPr>
                <w:rFonts w:ascii="HarmonyOS Sans SC Medium" w:eastAsia="HarmonyOS Sans SC Medium" w:hAnsi="HarmonyOS Sans SC Medium" w:cs="Arial" w:hint="eastAsia"/>
                <w:sz w:val="16"/>
                <w:szCs w:val="16"/>
                <w:lang w:eastAsia="zh-CN"/>
              </w:rPr>
              <w:t>定制</w:t>
            </w:r>
            <w:r w:rsidR="00ED64D6" w:rsidRPr="00CC43D9">
              <w:rPr>
                <w:rFonts w:ascii="HarmonyOS Sans SC Medium" w:eastAsia="HarmonyOS Sans SC Medium" w:hAnsi="HarmonyOS Sans SC Medium" w:cs="Arial" w:hint="eastAsia"/>
                <w:sz w:val="16"/>
                <w:szCs w:val="16"/>
                <w:lang w:eastAsia="zh-CN"/>
              </w:rPr>
              <w:t>隔离</w:t>
            </w:r>
            <w:r w:rsidR="001F25E3" w:rsidRPr="00CC43D9">
              <w:rPr>
                <w:rFonts w:ascii="HarmonyOS Sans SC Medium" w:eastAsia="HarmonyOS Sans SC Medium" w:hAnsi="HarmonyOS Sans SC Medium" w:cs="Arial" w:hint="eastAsia"/>
                <w:sz w:val="16"/>
                <w:szCs w:val="16"/>
                <w:lang w:eastAsia="zh-CN"/>
              </w:rPr>
              <w:t>CAN总线</w:t>
            </w:r>
            <w:r w:rsidR="00ED64D6" w:rsidRPr="00CC43D9">
              <w:rPr>
                <w:rFonts w:ascii="HarmonyOS Sans SC Medium" w:eastAsia="HarmonyOS Sans SC Medium" w:hAnsi="HarmonyOS Sans SC Medium" w:cs="Arial" w:hint="eastAsia"/>
                <w:sz w:val="16"/>
                <w:szCs w:val="16"/>
                <w:lang w:eastAsia="zh-CN"/>
              </w:rPr>
              <w:t>端口</w:t>
            </w:r>
            <w:r w:rsidR="001F25E3" w:rsidRPr="00CC43D9">
              <w:rPr>
                <w:rFonts w:ascii="HarmonyOS Sans SC Medium" w:eastAsia="HarmonyOS Sans SC Medium" w:hAnsi="HarmonyOS Sans SC Medium" w:cs="Arial" w:hint="eastAsia"/>
                <w:sz w:val="16"/>
                <w:szCs w:val="16"/>
                <w:lang w:eastAsia="zh-CN"/>
              </w:rPr>
              <w:t>，可以兼容多种仪表和第三方CAN总线设备</w:t>
            </w:r>
          </w:p>
          <w:p w14:paraId="7E525D64" w14:textId="77777777" w:rsidR="004823CA" w:rsidRPr="00CC43D9" w:rsidRDefault="00E55CFA" w:rsidP="00B95AE1">
            <w:pPr>
              <w:spacing w:line="480" w:lineRule="auto"/>
              <w:ind w:rightChars="-75" w:right="-180"/>
              <w:rPr>
                <w:rFonts w:ascii="HarmonyOS Sans SC Medium" w:eastAsia="HarmonyOS Sans SC Medium" w:hAnsi="HarmonyOS Sans SC Medium" w:cs="Arial"/>
                <w:sz w:val="16"/>
                <w:szCs w:val="16"/>
                <w:lang w:eastAsia="zh-CN"/>
              </w:rPr>
            </w:pPr>
            <w:r w:rsidRPr="00CC43D9">
              <w:rPr>
                <w:rFonts w:ascii="HarmonyOS Sans SC Medium" w:eastAsia="HarmonyOS Sans SC Medium" w:hAnsi="HarmonyOS Sans SC Medium" w:cs="Arial"/>
                <w:sz w:val="16"/>
                <w:szCs w:val="16"/>
                <w:lang w:eastAsia="zh-CN"/>
              </w:rPr>
              <w:t>•</w:t>
            </w:r>
            <w:r w:rsidR="00F05618" w:rsidRPr="00CC43D9">
              <w:rPr>
                <w:rFonts w:ascii="HarmonyOS Sans SC Medium" w:eastAsia="HarmonyOS Sans SC Medium" w:hAnsi="HarmonyOS Sans SC Medium" w:cs="Arial" w:hint="eastAsia"/>
                <w:sz w:val="16"/>
                <w:szCs w:val="16"/>
                <w:lang w:eastAsia="zh-CN"/>
              </w:rPr>
              <w:t>可靠的硬件设计，</w:t>
            </w:r>
            <w:r w:rsidR="008114EC" w:rsidRPr="00CC43D9">
              <w:rPr>
                <w:rFonts w:ascii="HarmonyOS Sans SC Medium" w:eastAsia="HarmonyOS Sans SC Medium" w:hAnsi="HarmonyOS Sans SC Medium" w:cs="Arial" w:hint="eastAsia"/>
                <w:sz w:val="16"/>
                <w:szCs w:val="16"/>
                <w:lang w:eastAsia="zh-CN"/>
              </w:rPr>
              <w:t>安全失效功率器件保护，电池电极反接保护，驱动控制器欠压、过压、过流、过温及过载保护</w:t>
            </w:r>
          </w:p>
          <w:p w14:paraId="38D5C169" w14:textId="77777777" w:rsidR="006141DB" w:rsidRPr="00A927B5" w:rsidRDefault="006141DB" w:rsidP="00660033">
            <w:pPr>
              <w:spacing w:after="240"/>
              <w:ind w:right="-8"/>
              <w:rPr>
                <w:rFonts w:ascii="HarmonyOS Sans SC" w:eastAsia="HarmonyOS Sans SC" w:hAnsi="HarmonyOS Sans SC" w:cs="Arial"/>
                <w:b/>
                <w:color w:val="004990"/>
                <w:sz w:val="32"/>
                <w:szCs w:val="32"/>
                <w:lang w:val="en-US" w:eastAsia="zh-CN"/>
              </w:rPr>
            </w:pPr>
            <w:r w:rsidRPr="00A927B5">
              <w:rPr>
                <w:rFonts w:ascii="HarmonyOS Sans SC" w:eastAsia="HarmonyOS Sans SC" w:hAnsi="HarmonyOS Sans SC" w:cs="Arial"/>
                <w:b/>
                <w:color w:val="004990"/>
                <w:sz w:val="32"/>
                <w:szCs w:val="32"/>
                <w:lang w:val="en-US" w:eastAsia="zh-CN"/>
              </w:rPr>
              <w:t>订货代码</w:t>
            </w:r>
          </w:p>
          <w:p w14:paraId="7B69AB30" w14:textId="012A2070" w:rsidR="00AE5240" w:rsidRPr="00A927B5" w:rsidRDefault="006D6FB3" w:rsidP="00C64DEF">
            <w:pPr>
              <w:ind w:right="-8"/>
              <w:rPr>
                <w:rFonts w:ascii="HarmonyOS Sans SC" w:eastAsia="HarmonyOS Sans SC" w:hAnsi="HarmonyOS Sans SC" w:cs="Arial"/>
                <w:sz w:val="18"/>
                <w:szCs w:val="16"/>
                <w:lang w:val="en-US" w:eastAsia="zh-CN"/>
              </w:rPr>
            </w:pPr>
            <w:r w:rsidRPr="00CC43D9">
              <w:rPr>
                <w:rFonts w:ascii="HarmonyOS Sans SC Medium" w:eastAsia="HarmonyOS Sans SC Medium" w:hAnsi="HarmonyOS Sans SC Medium" w:cs="Arial" w:hint="eastAsia"/>
                <w:sz w:val="18"/>
                <w:szCs w:val="18"/>
                <w:lang w:eastAsia="zh-CN"/>
              </w:rPr>
              <w:t>电机驱动器，MCA-242</w:t>
            </w:r>
            <w:r w:rsidR="00014AF0">
              <w:rPr>
                <w:rFonts w:ascii="HarmonyOS Sans SC Medium" w:eastAsia="HarmonyOS Sans SC Medium" w:hAnsi="HarmonyOS Sans SC Medium" w:cs="Arial"/>
                <w:sz w:val="18"/>
                <w:szCs w:val="18"/>
                <w:lang w:eastAsia="zh-CN"/>
              </w:rPr>
              <w:t>8</w:t>
            </w:r>
            <w:r w:rsidRPr="00CC43D9">
              <w:rPr>
                <w:rFonts w:ascii="HarmonyOS Sans SC Medium" w:eastAsia="HarmonyOS Sans SC Medium" w:hAnsi="HarmonyOS Sans SC Medium" w:cs="Arial" w:hint="eastAsia"/>
                <w:sz w:val="18"/>
                <w:szCs w:val="18"/>
                <w:lang w:eastAsia="zh-CN"/>
              </w:rPr>
              <w:t>-AI</w:t>
            </w:r>
          </w:p>
        </w:tc>
      </w:tr>
      <w:tr w:rsidR="006141DB" w:rsidRPr="00A927B5" w14:paraId="115827FE" w14:textId="77777777" w:rsidTr="00BB0D76">
        <w:trPr>
          <w:trHeight w:val="2554"/>
        </w:trPr>
        <w:tc>
          <w:tcPr>
            <w:tcW w:w="4931" w:type="dxa"/>
          </w:tcPr>
          <w:p w14:paraId="6E5F1C40" w14:textId="77777777" w:rsidR="00F15619" w:rsidRPr="00A927B5" w:rsidRDefault="00EF2D3C" w:rsidP="00EF2D3C">
            <w:pPr>
              <w:ind w:right="-6"/>
              <w:rPr>
                <w:rFonts w:ascii="HarmonyOS Sans SC" w:eastAsia="HarmonyOS Sans SC" w:hAnsi="HarmonyOS Sans SC" w:cs="Arial"/>
                <w:sz w:val="20"/>
                <w:szCs w:val="20"/>
                <w:lang w:eastAsia="zh-CN"/>
              </w:rPr>
            </w:pPr>
            <w:r w:rsidRPr="00A927B5">
              <w:rPr>
                <w:rFonts w:ascii="HarmonyOS Sans SC" w:eastAsia="HarmonyOS Sans SC" w:hAnsi="HarmonyOS Sans SC" w:cs="Arial"/>
                <w:noProof/>
                <w:sz w:val="20"/>
                <w:szCs w:val="20"/>
                <w:lang w:val="en-US" w:eastAsia="zh-CN"/>
              </w:rPr>
              <w:drawing>
                <wp:anchor distT="0" distB="0" distL="114300" distR="114300" simplePos="0" relativeHeight="251675648" behindDoc="0" locked="0" layoutInCell="1" allowOverlap="1" wp14:anchorId="03182239" wp14:editId="46480216">
                  <wp:simplePos x="0" y="0"/>
                  <wp:positionH relativeFrom="column">
                    <wp:posOffset>404647</wp:posOffset>
                  </wp:positionH>
                  <wp:positionV relativeFrom="paragraph">
                    <wp:posOffset>701</wp:posOffset>
                  </wp:positionV>
                  <wp:extent cx="1931213" cy="1426464"/>
                  <wp:effectExtent l="0" t="0" r="0" b="0"/>
                  <wp:wrapNone/>
                  <wp:docPr id="5" name="图片 1" descr="239954_效果图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9954_效果图 .png"/>
                          <pic:cNvPicPr/>
                        </pic:nvPicPr>
                        <pic:blipFill>
                          <a:blip r:embed="rId8"/>
                          <a:srcRect l="22760" t="2828" r="22779" b="8226"/>
                          <a:stretch>
                            <a:fillRect/>
                          </a:stretch>
                        </pic:blipFill>
                        <pic:spPr>
                          <a:xfrm>
                            <a:off x="0" y="0"/>
                            <a:ext cx="1931213" cy="1426464"/>
                          </a:xfrm>
                          <a:prstGeom prst="rect">
                            <a:avLst/>
                          </a:prstGeom>
                        </pic:spPr>
                      </pic:pic>
                    </a:graphicData>
                  </a:graphic>
                </wp:anchor>
              </w:drawing>
            </w:r>
          </w:p>
        </w:tc>
        <w:tc>
          <w:tcPr>
            <w:tcW w:w="5028" w:type="dxa"/>
            <w:vMerge/>
          </w:tcPr>
          <w:p w14:paraId="51CBC52D" w14:textId="77777777" w:rsidR="006141DB" w:rsidRPr="00A927B5" w:rsidRDefault="006141DB" w:rsidP="008551F1">
            <w:pPr>
              <w:ind w:right="-8"/>
              <w:rPr>
                <w:rFonts w:ascii="HarmonyOS Sans SC" w:eastAsia="HarmonyOS Sans SC" w:hAnsi="HarmonyOS Sans SC" w:cs="Arial"/>
                <w:sz w:val="20"/>
                <w:szCs w:val="20"/>
                <w:lang w:val="en-US"/>
              </w:rPr>
            </w:pPr>
          </w:p>
        </w:tc>
      </w:tr>
    </w:tbl>
    <w:p w14:paraId="7E02EA2D" w14:textId="77777777" w:rsidR="006D6FB3" w:rsidRPr="00A927B5" w:rsidRDefault="00E84771" w:rsidP="008551F1">
      <w:pPr>
        <w:ind w:right="-8"/>
        <w:rPr>
          <w:rFonts w:ascii="HarmonyOS Sans SC" w:eastAsia="HarmonyOS Sans SC" w:hAnsi="HarmonyOS Sans SC" w:cs="Arial"/>
          <w:b/>
          <w:color w:val="004990"/>
          <w:sz w:val="32"/>
          <w:szCs w:val="32"/>
          <w:lang w:val="en-US" w:eastAsia="zh-CN"/>
        </w:rPr>
      </w:pPr>
      <w:r w:rsidRPr="00A927B5">
        <w:rPr>
          <w:rFonts w:ascii="HarmonyOS Sans SC" w:eastAsia="HarmonyOS Sans SC" w:hAnsi="HarmonyOS Sans SC" w:cs="Arial" w:hint="eastAsia"/>
          <w:b/>
          <w:color w:val="004990"/>
          <w:sz w:val="32"/>
          <w:szCs w:val="32"/>
          <w:lang w:val="en-US" w:eastAsia="zh-CN"/>
        </w:rPr>
        <w:t>技术规格</w:t>
      </w:r>
    </w:p>
    <w:tbl>
      <w:tblPr>
        <w:tblW w:w="5000" w:type="pct"/>
        <w:tblLook w:val="04A0" w:firstRow="1" w:lastRow="0" w:firstColumn="1" w:lastColumn="0" w:noHBand="0" w:noVBand="1"/>
      </w:tblPr>
      <w:tblGrid>
        <w:gridCol w:w="2045"/>
        <w:gridCol w:w="7855"/>
      </w:tblGrid>
      <w:tr w:rsidR="006D6FB3" w:rsidRPr="00A927B5" w14:paraId="15D5A8DB" w14:textId="77777777" w:rsidTr="003B6B0C">
        <w:trPr>
          <w:trHeight w:val="285"/>
        </w:trPr>
        <w:tc>
          <w:tcPr>
            <w:tcW w:w="1033" w:type="pct"/>
            <w:tcBorders>
              <w:top w:val="nil"/>
              <w:left w:val="nil"/>
              <w:bottom w:val="nil"/>
              <w:right w:val="single" w:sz="12" w:space="0" w:color="FFFFFF"/>
            </w:tcBorders>
            <w:shd w:val="clear" w:color="000000" w:fill="E6E6E6"/>
            <w:noWrap/>
            <w:vAlign w:val="center"/>
            <w:hideMark/>
          </w:tcPr>
          <w:p w14:paraId="50DEB54F"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产品系列</w:t>
            </w:r>
          </w:p>
        </w:tc>
        <w:tc>
          <w:tcPr>
            <w:tcW w:w="3967" w:type="pct"/>
            <w:tcBorders>
              <w:top w:val="nil"/>
              <w:left w:val="nil"/>
              <w:bottom w:val="nil"/>
              <w:right w:val="single" w:sz="12" w:space="0" w:color="FFFFFF"/>
            </w:tcBorders>
            <w:shd w:val="clear" w:color="000000" w:fill="E6E6E6"/>
            <w:noWrap/>
            <w:vAlign w:val="center"/>
            <w:hideMark/>
          </w:tcPr>
          <w:p w14:paraId="0ADE865F" w14:textId="3B3FEDC6" w:rsidR="006D6FB3" w:rsidRPr="00A927B5" w:rsidRDefault="00EF2D3C"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b/>
                <w:sz w:val="16"/>
                <w:szCs w:val="16"/>
                <w:lang w:eastAsia="zh-CN"/>
              </w:rPr>
              <w:t>MCA-242</w:t>
            </w:r>
            <w:r w:rsidR="00014AF0">
              <w:rPr>
                <w:rFonts w:ascii="HarmonyOS Sans SC" w:eastAsia="HarmonyOS Sans SC" w:hAnsi="HarmonyOS Sans SC" w:cs="Arial"/>
                <w:b/>
                <w:sz w:val="16"/>
                <w:szCs w:val="16"/>
                <w:lang w:eastAsia="zh-CN"/>
              </w:rPr>
              <w:t>8</w:t>
            </w:r>
            <w:r w:rsidRPr="00A927B5">
              <w:rPr>
                <w:rFonts w:ascii="HarmonyOS Sans SC" w:eastAsia="HarmonyOS Sans SC" w:hAnsi="HarmonyOS Sans SC" w:cs="Arial"/>
                <w:b/>
                <w:sz w:val="16"/>
                <w:szCs w:val="16"/>
                <w:lang w:eastAsia="zh-CN"/>
              </w:rPr>
              <w:t>-AI</w:t>
            </w:r>
          </w:p>
        </w:tc>
      </w:tr>
      <w:tr w:rsidR="006D6FB3" w:rsidRPr="00A927B5" w14:paraId="188766F2" w14:textId="77777777" w:rsidTr="003B6B0C">
        <w:trPr>
          <w:trHeight w:val="285"/>
        </w:trPr>
        <w:tc>
          <w:tcPr>
            <w:tcW w:w="1033" w:type="pct"/>
            <w:tcBorders>
              <w:top w:val="nil"/>
              <w:left w:val="nil"/>
              <w:bottom w:val="nil"/>
              <w:right w:val="single" w:sz="12" w:space="0" w:color="FFFFFF"/>
            </w:tcBorders>
            <w:shd w:val="clear" w:color="auto" w:fill="auto"/>
            <w:noWrap/>
            <w:vAlign w:val="center"/>
            <w:hideMark/>
          </w:tcPr>
          <w:p w14:paraId="40BB91D4"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额定电压</w:t>
            </w:r>
          </w:p>
        </w:tc>
        <w:tc>
          <w:tcPr>
            <w:tcW w:w="3967" w:type="pct"/>
            <w:tcBorders>
              <w:top w:val="nil"/>
              <w:left w:val="nil"/>
              <w:bottom w:val="nil"/>
              <w:right w:val="nil"/>
            </w:tcBorders>
            <w:shd w:val="clear" w:color="auto" w:fill="auto"/>
            <w:noWrap/>
            <w:vAlign w:val="center"/>
            <w:hideMark/>
          </w:tcPr>
          <w:p w14:paraId="76D65BA9" w14:textId="77777777" w:rsidR="006D6FB3" w:rsidRPr="00A927B5" w:rsidRDefault="006D6FB3"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24V DC</w:t>
            </w:r>
          </w:p>
        </w:tc>
      </w:tr>
      <w:tr w:rsidR="006D6FB3" w:rsidRPr="00A927B5" w14:paraId="3385463E" w14:textId="77777777" w:rsidTr="003B6B0C">
        <w:trPr>
          <w:trHeight w:val="285"/>
        </w:trPr>
        <w:tc>
          <w:tcPr>
            <w:tcW w:w="1033" w:type="pct"/>
            <w:tcBorders>
              <w:top w:val="nil"/>
              <w:left w:val="nil"/>
              <w:bottom w:val="nil"/>
              <w:right w:val="single" w:sz="12" w:space="0" w:color="FFFFFF"/>
            </w:tcBorders>
            <w:shd w:val="clear" w:color="000000" w:fill="E6E6E6"/>
            <w:noWrap/>
            <w:vAlign w:val="center"/>
            <w:hideMark/>
          </w:tcPr>
          <w:p w14:paraId="1D8511D5"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工作电压范围</w:t>
            </w:r>
          </w:p>
        </w:tc>
        <w:tc>
          <w:tcPr>
            <w:tcW w:w="3967" w:type="pct"/>
            <w:tcBorders>
              <w:top w:val="nil"/>
              <w:left w:val="nil"/>
              <w:bottom w:val="nil"/>
              <w:right w:val="nil"/>
            </w:tcBorders>
            <w:shd w:val="clear" w:color="000000" w:fill="E6E6E6"/>
            <w:noWrap/>
            <w:vAlign w:val="center"/>
            <w:hideMark/>
          </w:tcPr>
          <w:p w14:paraId="1509C989" w14:textId="77777777" w:rsidR="006D6FB3" w:rsidRPr="00A927B5" w:rsidRDefault="006D6FB3"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15V~30V DC</w:t>
            </w:r>
          </w:p>
        </w:tc>
      </w:tr>
      <w:tr w:rsidR="006D6FB3" w:rsidRPr="00A927B5" w14:paraId="61BEC50D" w14:textId="77777777" w:rsidTr="003B6B0C">
        <w:trPr>
          <w:trHeight w:val="285"/>
        </w:trPr>
        <w:tc>
          <w:tcPr>
            <w:tcW w:w="1033" w:type="pct"/>
            <w:tcBorders>
              <w:top w:val="nil"/>
              <w:left w:val="nil"/>
              <w:bottom w:val="nil"/>
              <w:right w:val="single" w:sz="12" w:space="0" w:color="FFFFFF"/>
            </w:tcBorders>
            <w:shd w:val="clear" w:color="auto" w:fill="auto"/>
            <w:noWrap/>
            <w:vAlign w:val="center"/>
            <w:hideMark/>
          </w:tcPr>
          <w:p w14:paraId="1AE47837"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额定持续电流</w:t>
            </w:r>
          </w:p>
        </w:tc>
        <w:tc>
          <w:tcPr>
            <w:tcW w:w="3967" w:type="pct"/>
            <w:tcBorders>
              <w:top w:val="nil"/>
              <w:left w:val="nil"/>
              <w:bottom w:val="nil"/>
              <w:right w:val="nil"/>
            </w:tcBorders>
            <w:shd w:val="clear" w:color="auto" w:fill="auto"/>
            <w:noWrap/>
            <w:vAlign w:val="center"/>
            <w:hideMark/>
          </w:tcPr>
          <w:p w14:paraId="49E49897" w14:textId="77777777" w:rsidR="006D6FB3" w:rsidRPr="00A927B5" w:rsidRDefault="008F71C8"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7</w:t>
            </w:r>
            <w:r w:rsidR="006D6FB3" w:rsidRPr="00A927B5">
              <w:rPr>
                <w:rFonts w:ascii="HarmonyOS Sans SC" w:eastAsia="HarmonyOS Sans SC" w:hAnsi="HarmonyOS Sans SC" w:cs="Arial" w:hint="eastAsia"/>
                <w:sz w:val="16"/>
                <w:szCs w:val="16"/>
                <w:lang w:eastAsia="zh-CN"/>
              </w:rPr>
              <w:t>0A</w:t>
            </w:r>
          </w:p>
        </w:tc>
      </w:tr>
      <w:tr w:rsidR="006D6FB3" w:rsidRPr="00A927B5" w14:paraId="03408AE9" w14:textId="77777777" w:rsidTr="003B6B0C">
        <w:trPr>
          <w:trHeight w:val="285"/>
        </w:trPr>
        <w:tc>
          <w:tcPr>
            <w:tcW w:w="1033" w:type="pct"/>
            <w:tcBorders>
              <w:top w:val="nil"/>
              <w:left w:val="nil"/>
              <w:bottom w:val="nil"/>
              <w:right w:val="single" w:sz="12" w:space="0" w:color="FFFFFF"/>
            </w:tcBorders>
            <w:shd w:val="clear" w:color="000000" w:fill="E6E6E6"/>
            <w:noWrap/>
            <w:vAlign w:val="center"/>
            <w:hideMark/>
          </w:tcPr>
          <w:p w14:paraId="6E9A68A6"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输出电流（</w:t>
            </w:r>
            <w:r w:rsidR="00EF2D3C" w:rsidRPr="00A927B5">
              <w:rPr>
                <w:rFonts w:ascii="HarmonyOS Sans SC" w:eastAsia="HarmonyOS Sans SC" w:hAnsi="HarmonyOS Sans SC" w:cs="Arial" w:hint="eastAsia"/>
                <w:b/>
                <w:sz w:val="16"/>
                <w:szCs w:val="16"/>
                <w:lang w:eastAsia="zh-CN"/>
              </w:rPr>
              <w:t>60s</w:t>
            </w:r>
            <w:r w:rsidRPr="00A927B5">
              <w:rPr>
                <w:rFonts w:ascii="HarmonyOS Sans SC" w:eastAsia="HarmonyOS Sans SC" w:hAnsi="HarmonyOS Sans SC" w:cs="Arial" w:hint="eastAsia"/>
                <w:b/>
                <w:sz w:val="16"/>
                <w:szCs w:val="16"/>
                <w:lang w:eastAsia="zh-CN"/>
              </w:rPr>
              <w:t>）</w:t>
            </w:r>
          </w:p>
        </w:tc>
        <w:tc>
          <w:tcPr>
            <w:tcW w:w="3967" w:type="pct"/>
            <w:tcBorders>
              <w:top w:val="nil"/>
              <w:left w:val="nil"/>
              <w:bottom w:val="nil"/>
              <w:right w:val="nil"/>
            </w:tcBorders>
            <w:shd w:val="clear" w:color="000000" w:fill="E6E6E6"/>
            <w:vAlign w:val="center"/>
            <w:hideMark/>
          </w:tcPr>
          <w:p w14:paraId="34AD9BD8" w14:textId="4BF06A81" w:rsidR="006D6FB3" w:rsidRPr="00A927B5" w:rsidRDefault="006D6FB3"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2</w:t>
            </w:r>
            <w:r w:rsidR="005A60CC">
              <w:rPr>
                <w:rFonts w:ascii="HarmonyOS Sans SC" w:eastAsia="HarmonyOS Sans SC" w:hAnsi="HarmonyOS Sans SC" w:cs="Arial"/>
                <w:sz w:val="16"/>
                <w:szCs w:val="16"/>
                <w:lang w:eastAsia="zh-CN"/>
              </w:rPr>
              <w:t>8</w:t>
            </w:r>
            <w:r w:rsidRPr="00A927B5">
              <w:rPr>
                <w:rFonts w:ascii="HarmonyOS Sans SC" w:eastAsia="HarmonyOS Sans SC" w:hAnsi="HarmonyOS Sans SC" w:cs="Arial" w:hint="eastAsia"/>
                <w:sz w:val="16"/>
                <w:szCs w:val="16"/>
                <w:lang w:eastAsia="zh-CN"/>
              </w:rPr>
              <w:t>0A</w:t>
            </w:r>
          </w:p>
        </w:tc>
      </w:tr>
      <w:tr w:rsidR="006D6FB3" w:rsidRPr="00A927B5" w14:paraId="2891B8E1" w14:textId="77777777" w:rsidTr="003B6B0C">
        <w:trPr>
          <w:trHeight w:val="285"/>
        </w:trPr>
        <w:tc>
          <w:tcPr>
            <w:tcW w:w="1033" w:type="pct"/>
            <w:tcBorders>
              <w:top w:val="nil"/>
              <w:left w:val="nil"/>
              <w:bottom w:val="nil"/>
              <w:right w:val="single" w:sz="12" w:space="0" w:color="FFFFFF"/>
            </w:tcBorders>
            <w:shd w:val="clear" w:color="auto" w:fill="auto"/>
            <w:noWrap/>
            <w:vAlign w:val="center"/>
            <w:hideMark/>
          </w:tcPr>
          <w:p w14:paraId="5E1DAD29"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输出电流（60 min）</w:t>
            </w:r>
          </w:p>
        </w:tc>
        <w:tc>
          <w:tcPr>
            <w:tcW w:w="3967" w:type="pct"/>
            <w:tcBorders>
              <w:top w:val="nil"/>
              <w:left w:val="nil"/>
              <w:bottom w:val="nil"/>
              <w:right w:val="nil"/>
            </w:tcBorders>
            <w:shd w:val="clear" w:color="auto" w:fill="auto"/>
            <w:noWrap/>
            <w:vAlign w:val="center"/>
            <w:hideMark/>
          </w:tcPr>
          <w:p w14:paraId="3388F7A8" w14:textId="77777777" w:rsidR="006D6FB3" w:rsidRPr="00A927B5" w:rsidRDefault="006D6FB3"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8</w:t>
            </w:r>
            <w:r w:rsidR="008F71C8" w:rsidRPr="00A927B5">
              <w:rPr>
                <w:rFonts w:ascii="HarmonyOS Sans SC" w:eastAsia="HarmonyOS Sans SC" w:hAnsi="HarmonyOS Sans SC" w:cs="Arial" w:hint="eastAsia"/>
                <w:sz w:val="16"/>
                <w:szCs w:val="16"/>
                <w:lang w:eastAsia="zh-CN"/>
              </w:rPr>
              <w:t>4</w:t>
            </w:r>
            <w:r w:rsidRPr="00A927B5">
              <w:rPr>
                <w:rFonts w:ascii="HarmonyOS Sans SC" w:eastAsia="HarmonyOS Sans SC" w:hAnsi="HarmonyOS Sans SC" w:cs="Arial" w:hint="eastAsia"/>
                <w:sz w:val="16"/>
                <w:szCs w:val="16"/>
                <w:lang w:eastAsia="zh-CN"/>
              </w:rPr>
              <w:t>A</w:t>
            </w:r>
          </w:p>
        </w:tc>
      </w:tr>
      <w:tr w:rsidR="006D6FB3" w:rsidRPr="00A927B5" w14:paraId="3383A4B3" w14:textId="77777777" w:rsidTr="003B6B0C">
        <w:trPr>
          <w:trHeight w:val="285"/>
        </w:trPr>
        <w:tc>
          <w:tcPr>
            <w:tcW w:w="1033" w:type="pct"/>
            <w:tcBorders>
              <w:top w:val="nil"/>
              <w:left w:val="nil"/>
              <w:bottom w:val="nil"/>
              <w:right w:val="single" w:sz="12" w:space="0" w:color="FFFFFF"/>
            </w:tcBorders>
            <w:shd w:val="clear" w:color="000000" w:fill="E6E6E6"/>
            <w:noWrap/>
            <w:vAlign w:val="center"/>
            <w:hideMark/>
          </w:tcPr>
          <w:p w14:paraId="796E6933"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电机控制方式</w:t>
            </w:r>
          </w:p>
        </w:tc>
        <w:tc>
          <w:tcPr>
            <w:tcW w:w="3967" w:type="pct"/>
            <w:tcBorders>
              <w:top w:val="nil"/>
              <w:left w:val="nil"/>
              <w:bottom w:val="nil"/>
              <w:right w:val="nil"/>
            </w:tcBorders>
            <w:shd w:val="clear" w:color="000000" w:fill="E6E6E6"/>
            <w:noWrap/>
            <w:vAlign w:val="center"/>
            <w:hideMark/>
          </w:tcPr>
          <w:p w14:paraId="1BC6C516" w14:textId="77777777" w:rsidR="006D6FB3" w:rsidRPr="00A927B5" w:rsidRDefault="006D6FB3"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闭环适量，VF模式</w:t>
            </w:r>
          </w:p>
        </w:tc>
      </w:tr>
      <w:tr w:rsidR="006D6FB3" w:rsidRPr="00A927B5" w14:paraId="4E0164B1" w14:textId="77777777" w:rsidTr="003B6B0C">
        <w:trPr>
          <w:trHeight w:val="285"/>
        </w:trPr>
        <w:tc>
          <w:tcPr>
            <w:tcW w:w="1033" w:type="pct"/>
            <w:tcBorders>
              <w:top w:val="nil"/>
              <w:left w:val="nil"/>
              <w:bottom w:val="nil"/>
              <w:right w:val="single" w:sz="12" w:space="0" w:color="FFFFFF"/>
            </w:tcBorders>
            <w:shd w:val="clear" w:color="auto" w:fill="auto"/>
            <w:noWrap/>
            <w:vAlign w:val="center"/>
            <w:hideMark/>
          </w:tcPr>
          <w:p w14:paraId="5C523A59"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启动电压</w:t>
            </w:r>
          </w:p>
        </w:tc>
        <w:tc>
          <w:tcPr>
            <w:tcW w:w="3967" w:type="pct"/>
            <w:tcBorders>
              <w:top w:val="nil"/>
              <w:left w:val="nil"/>
              <w:bottom w:val="nil"/>
              <w:right w:val="nil"/>
            </w:tcBorders>
            <w:shd w:val="clear" w:color="auto" w:fill="auto"/>
            <w:noWrap/>
            <w:vAlign w:val="center"/>
            <w:hideMark/>
          </w:tcPr>
          <w:p w14:paraId="59954192" w14:textId="77777777" w:rsidR="006D6FB3" w:rsidRPr="00A927B5" w:rsidRDefault="006D6FB3"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12VDC</w:t>
            </w:r>
          </w:p>
        </w:tc>
      </w:tr>
      <w:tr w:rsidR="006D6FB3" w:rsidRPr="00A927B5" w14:paraId="17484DAC" w14:textId="77777777" w:rsidTr="003B6B0C">
        <w:trPr>
          <w:trHeight w:val="285"/>
        </w:trPr>
        <w:tc>
          <w:tcPr>
            <w:tcW w:w="1033" w:type="pct"/>
            <w:tcBorders>
              <w:top w:val="nil"/>
              <w:left w:val="nil"/>
              <w:bottom w:val="nil"/>
              <w:right w:val="single" w:sz="12" w:space="0" w:color="FFFFFF"/>
            </w:tcBorders>
            <w:shd w:val="clear" w:color="000000" w:fill="E6E6E6"/>
            <w:noWrap/>
            <w:vAlign w:val="center"/>
            <w:hideMark/>
          </w:tcPr>
          <w:p w14:paraId="2680AE4C"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控制器最大输出频率</w:t>
            </w:r>
          </w:p>
        </w:tc>
        <w:tc>
          <w:tcPr>
            <w:tcW w:w="3967" w:type="pct"/>
            <w:tcBorders>
              <w:top w:val="nil"/>
              <w:left w:val="nil"/>
              <w:bottom w:val="nil"/>
              <w:right w:val="nil"/>
            </w:tcBorders>
            <w:shd w:val="clear" w:color="000000" w:fill="E6E6E6"/>
            <w:noWrap/>
            <w:vAlign w:val="center"/>
            <w:hideMark/>
          </w:tcPr>
          <w:p w14:paraId="31AB64D7" w14:textId="77777777" w:rsidR="006D6FB3" w:rsidRPr="00A927B5" w:rsidRDefault="006D6FB3"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200Hz</w:t>
            </w:r>
          </w:p>
        </w:tc>
      </w:tr>
      <w:tr w:rsidR="006D6FB3" w:rsidRPr="00A927B5" w14:paraId="0C1CC7A2" w14:textId="77777777" w:rsidTr="003B6B0C">
        <w:trPr>
          <w:trHeight w:val="285"/>
        </w:trPr>
        <w:tc>
          <w:tcPr>
            <w:tcW w:w="1033" w:type="pct"/>
            <w:tcBorders>
              <w:top w:val="nil"/>
              <w:left w:val="nil"/>
              <w:bottom w:val="nil"/>
              <w:right w:val="single" w:sz="12" w:space="0" w:color="FFFFFF"/>
            </w:tcBorders>
            <w:shd w:val="clear" w:color="auto" w:fill="auto"/>
            <w:noWrap/>
            <w:vAlign w:val="center"/>
            <w:hideMark/>
          </w:tcPr>
          <w:p w14:paraId="4BD8707D"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PWM频率</w:t>
            </w:r>
          </w:p>
        </w:tc>
        <w:tc>
          <w:tcPr>
            <w:tcW w:w="3967" w:type="pct"/>
            <w:tcBorders>
              <w:top w:val="nil"/>
              <w:left w:val="nil"/>
              <w:bottom w:val="nil"/>
              <w:right w:val="nil"/>
            </w:tcBorders>
            <w:shd w:val="clear" w:color="auto" w:fill="auto"/>
            <w:noWrap/>
            <w:vAlign w:val="center"/>
            <w:hideMark/>
          </w:tcPr>
          <w:p w14:paraId="49603D4E" w14:textId="77777777" w:rsidR="006D6FB3" w:rsidRPr="00A927B5" w:rsidRDefault="006D6FB3"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8KHz</w:t>
            </w:r>
          </w:p>
        </w:tc>
      </w:tr>
      <w:tr w:rsidR="006D6FB3" w:rsidRPr="00A927B5" w14:paraId="4D306AD5" w14:textId="77777777" w:rsidTr="003B6B0C">
        <w:trPr>
          <w:trHeight w:val="285"/>
        </w:trPr>
        <w:tc>
          <w:tcPr>
            <w:tcW w:w="1033" w:type="pct"/>
            <w:tcBorders>
              <w:top w:val="nil"/>
              <w:left w:val="nil"/>
              <w:bottom w:val="nil"/>
              <w:right w:val="single" w:sz="12" w:space="0" w:color="FFFFFF"/>
            </w:tcBorders>
            <w:shd w:val="clear" w:color="000000" w:fill="E6E6E6"/>
            <w:noWrap/>
            <w:vAlign w:val="center"/>
            <w:hideMark/>
          </w:tcPr>
          <w:p w14:paraId="472353B7"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通讯方式</w:t>
            </w:r>
          </w:p>
        </w:tc>
        <w:tc>
          <w:tcPr>
            <w:tcW w:w="3967" w:type="pct"/>
            <w:tcBorders>
              <w:top w:val="nil"/>
              <w:left w:val="nil"/>
              <w:bottom w:val="nil"/>
              <w:right w:val="nil"/>
            </w:tcBorders>
            <w:shd w:val="clear" w:color="000000" w:fill="E6E6E6"/>
            <w:noWrap/>
            <w:vAlign w:val="center"/>
            <w:hideMark/>
          </w:tcPr>
          <w:p w14:paraId="314F605C" w14:textId="77777777" w:rsidR="006D6FB3" w:rsidRPr="00A927B5" w:rsidRDefault="006D6FB3"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高速CAN通讯</w:t>
            </w:r>
          </w:p>
        </w:tc>
      </w:tr>
      <w:tr w:rsidR="006D6FB3" w:rsidRPr="00A927B5" w14:paraId="5FB701CE" w14:textId="77777777" w:rsidTr="003B6B0C">
        <w:trPr>
          <w:trHeight w:val="285"/>
        </w:trPr>
        <w:tc>
          <w:tcPr>
            <w:tcW w:w="1033" w:type="pct"/>
            <w:tcBorders>
              <w:top w:val="nil"/>
              <w:left w:val="nil"/>
              <w:bottom w:val="nil"/>
              <w:right w:val="single" w:sz="12" w:space="0" w:color="FFFFFF"/>
            </w:tcBorders>
            <w:shd w:val="clear" w:color="auto" w:fill="auto"/>
            <w:noWrap/>
            <w:vAlign w:val="center"/>
            <w:hideMark/>
          </w:tcPr>
          <w:p w14:paraId="557F5D2C"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超温保护</w:t>
            </w:r>
          </w:p>
        </w:tc>
        <w:tc>
          <w:tcPr>
            <w:tcW w:w="3967" w:type="pct"/>
            <w:tcBorders>
              <w:top w:val="nil"/>
              <w:left w:val="nil"/>
              <w:bottom w:val="nil"/>
              <w:right w:val="nil"/>
            </w:tcBorders>
            <w:shd w:val="clear" w:color="auto" w:fill="auto"/>
            <w:noWrap/>
            <w:vAlign w:val="center"/>
            <w:hideMark/>
          </w:tcPr>
          <w:p w14:paraId="12263B20" w14:textId="77777777" w:rsidR="006D6FB3" w:rsidRPr="00A927B5" w:rsidRDefault="006D6FB3"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75℃预报警，95℃切断</w:t>
            </w:r>
          </w:p>
        </w:tc>
      </w:tr>
      <w:tr w:rsidR="006D6FB3" w:rsidRPr="00A927B5" w14:paraId="7998976F" w14:textId="77777777" w:rsidTr="003B6B0C">
        <w:trPr>
          <w:trHeight w:val="285"/>
        </w:trPr>
        <w:tc>
          <w:tcPr>
            <w:tcW w:w="1033" w:type="pct"/>
            <w:tcBorders>
              <w:top w:val="nil"/>
              <w:left w:val="nil"/>
              <w:bottom w:val="nil"/>
              <w:right w:val="single" w:sz="12" w:space="0" w:color="FFFFFF"/>
            </w:tcBorders>
            <w:shd w:val="clear" w:color="000000" w:fill="E6E6E6"/>
            <w:noWrap/>
            <w:vAlign w:val="center"/>
            <w:hideMark/>
          </w:tcPr>
          <w:p w14:paraId="0ACD2B1C"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防护等级</w:t>
            </w:r>
          </w:p>
        </w:tc>
        <w:tc>
          <w:tcPr>
            <w:tcW w:w="3967" w:type="pct"/>
            <w:tcBorders>
              <w:top w:val="nil"/>
              <w:left w:val="nil"/>
              <w:bottom w:val="nil"/>
              <w:right w:val="nil"/>
            </w:tcBorders>
            <w:shd w:val="clear" w:color="000000" w:fill="E6E6E6"/>
            <w:noWrap/>
            <w:vAlign w:val="center"/>
            <w:hideMark/>
          </w:tcPr>
          <w:p w14:paraId="7BFB7A87" w14:textId="77777777" w:rsidR="006D6FB3" w:rsidRPr="00A927B5" w:rsidRDefault="006D6FB3"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IP65</w:t>
            </w:r>
          </w:p>
        </w:tc>
      </w:tr>
      <w:tr w:rsidR="006D6FB3" w:rsidRPr="00A927B5" w14:paraId="72421B3E" w14:textId="77777777" w:rsidTr="003B6B0C">
        <w:trPr>
          <w:trHeight w:val="285"/>
        </w:trPr>
        <w:tc>
          <w:tcPr>
            <w:tcW w:w="1033" w:type="pct"/>
            <w:tcBorders>
              <w:top w:val="nil"/>
              <w:left w:val="nil"/>
              <w:bottom w:val="nil"/>
              <w:right w:val="single" w:sz="12" w:space="0" w:color="FFFFFF"/>
            </w:tcBorders>
            <w:shd w:val="clear" w:color="auto" w:fill="auto"/>
            <w:noWrap/>
            <w:vAlign w:val="center"/>
            <w:hideMark/>
          </w:tcPr>
          <w:p w14:paraId="6DF66A0B" w14:textId="77777777" w:rsidR="006D6FB3" w:rsidRPr="00A927B5" w:rsidRDefault="006D6FB3"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冷却方式</w:t>
            </w:r>
          </w:p>
        </w:tc>
        <w:tc>
          <w:tcPr>
            <w:tcW w:w="3967" w:type="pct"/>
            <w:tcBorders>
              <w:top w:val="nil"/>
              <w:left w:val="nil"/>
              <w:bottom w:val="nil"/>
              <w:right w:val="nil"/>
            </w:tcBorders>
            <w:shd w:val="clear" w:color="auto" w:fill="auto"/>
            <w:noWrap/>
            <w:vAlign w:val="center"/>
            <w:hideMark/>
          </w:tcPr>
          <w:p w14:paraId="214F176B" w14:textId="77777777" w:rsidR="006D6FB3" w:rsidRPr="00A927B5" w:rsidRDefault="006D6FB3" w:rsidP="00CC43D9">
            <w:pPr>
              <w:spacing w:line="276" w:lineRule="auto"/>
              <w:jc w:val="center"/>
              <w:rPr>
                <w:rFonts w:ascii="HarmonyOS Sans SC" w:eastAsia="HarmonyOS Sans SC" w:hAnsi="HarmonyOS Sans SC" w:cs="Arial"/>
                <w:sz w:val="16"/>
                <w:szCs w:val="16"/>
                <w:lang w:eastAsia="zh-CN"/>
              </w:rPr>
            </w:pPr>
            <w:bookmarkStart w:id="0" w:name="RANGE!B14"/>
            <w:r w:rsidRPr="00A927B5">
              <w:rPr>
                <w:rFonts w:ascii="HarmonyOS Sans SC" w:eastAsia="HarmonyOS Sans SC" w:hAnsi="HarmonyOS Sans SC" w:cs="Arial" w:hint="eastAsia"/>
                <w:sz w:val="16"/>
                <w:szCs w:val="16"/>
                <w:lang w:eastAsia="zh-CN"/>
              </w:rPr>
              <w:t>自然冷却</w:t>
            </w:r>
            <w:bookmarkEnd w:id="0"/>
          </w:p>
        </w:tc>
      </w:tr>
      <w:tr w:rsidR="00B95AE1" w:rsidRPr="00A927B5" w14:paraId="499642B3" w14:textId="77777777" w:rsidTr="00B95AE1">
        <w:trPr>
          <w:trHeight w:val="285"/>
        </w:trPr>
        <w:tc>
          <w:tcPr>
            <w:tcW w:w="1033" w:type="pct"/>
            <w:tcBorders>
              <w:top w:val="nil"/>
              <w:left w:val="nil"/>
              <w:bottom w:val="nil"/>
              <w:right w:val="single" w:sz="12" w:space="0" w:color="FFFFFF"/>
            </w:tcBorders>
            <w:shd w:val="clear" w:color="auto" w:fill="D9D9D9" w:themeFill="background1" w:themeFillShade="D9"/>
            <w:noWrap/>
            <w:vAlign w:val="center"/>
            <w:hideMark/>
          </w:tcPr>
          <w:p w14:paraId="6D1BFC47" w14:textId="77777777" w:rsidR="00B95AE1" w:rsidRPr="00A927B5" w:rsidRDefault="00B95AE1" w:rsidP="00CC43D9">
            <w:pPr>
              <w:spacing w:line="276" w:lineRule="auto"/>
              <w:jc w:val="center"/>
              <w:rPr>
                <w:rFonts w:ascii="HarmonyOS Sans SC" w:eastAsia="HarmonyOS Sans SC" w:hAnsi="HarmonyOS Sans SC" w:cs="Arial"/>
                <w:b/>
                <w:sz w:val="16"/>
                <w:szCs w:val="16"/>
                <w:lang w:eastAsia="zh-CN"/>
              </w:rPr>
            </w:pPr>
            <w:r w:rsidRPr="00A927B5">
              <w:rPr>
                <w:rFonts w:ascii="HarmonyOS Sans SC" w:eastAsia="HarmonyOS Sans SC" w:hAnsi="HarmonyOS Sans SC" w:cs="Arial" w:hint="eastAsia"/>
                <w:b/>
                <w:sz w:val="16"/>
                <w:szCs w:val="16"/>
                <w:lang w:eastAsia="zh-CN"/>
              </w:rPr>
              <w:t>尺寸规格（mm）</w:t>
            </w:r>
          </w:p>
        </w:tc>
        <w:tc>
          <w:tcPr>
            <w:tcW w:w="3967" w:type="pct"/>
            <w:tcBorders>
              <w:top w:val="nil"/>
              <w:left w:val="nil"/>
              <w:bottom w:val="nil"/>
              <w:right w:val="nil"/>
            </w:tcBorders>
            <w:shd w:val="clear" w:color="auto" w:fill="D9D9D9" w:themeFill="background1" w:themeFillShade="D9"/>
            <w:noWrap/>
            <w:vAlign w:val="center"/>
            <w:hideMark/>
          </w:tcPr>
          <w:p w14:paraId="65AA1937" w14:textId="77777777" w:rsidR="00B95AE1" w:rsidRPr="00A927B5" w:rsidRDefault="00B95AE1" w:rsidP="00CC43D9">
            <w:pPr>
              <w:spacing w:line="276" w:lineRule="auto"/>
              <w:jc w:val="center"/>
              <w:rPr>
                <w:rFonts w:ascii="HarmonyOS Sans SC" w:eastAsia="HarmonyOS Sans SC" w:hAnsi="HarmonyOS Sans SC" w:cs="Arial"/>
                <w:sz w:val="16"/>
                <w:szCs w:val="16"/>
                <w:lang w:eastAsia="zh-CN"/>
              </w:rPr>
            </w:pPr>
            <w:r w:rsidRPr="00A927B5">
              <w:rPr>
                <w:rFonts w:ascii="HarmonyOS Sans SC" w:eastAsia="HarmonyOS Sans SC" w:hAnsi="HarmonyOS Sans SC" w:cs="Arial" w:hint="eastAsia"/>
                <w:sz w:val="16"/>
                <w:szCs w:val="16"/>
                <w:lang w:eastAsia="zh-CN"/>
              </w:rPr>
              <w:t>155mm×120mm×66mm</w:t>
            </w:r>
          </w:p>
        </w:tc>
      </w:tr>
    </w:tbl>
    <w:p w14:paraId="2489A033" w14:textId="77777777" w:rsidR="00D21ED6" w:rsidRPr="00A927B5" w:rsidRDefault="00D21ED6" w:rsidP="008551F1">
      <w:pPr>
        <w:ind w:right="-8"/>
        <w:rPr>
          <w:rFonts w:ascii="HarmonyOS Sans SC" w:eastAsia="HarmonyOS Sans SC" w:hAnsi="HarmonyOS Sans SC" w:cs="Arial"/>
          <w:b/>
          <w:color w:val="004990"/>
          <w:sz w:val="32"/>
          <w:szCs w:val="32"/>
          <w:lang w:val="en-US" w:eastAsia="zh-CN"/>
        </w:rPr>
        <w:sectPr w:rsidR="00D21ED6" w:rsidRPr="00A927B5" w:rsidSect="00B01CD4">
          <w:headerReference w:type="default" r:id="rId9"/>
          <w:footerReference w:type="default" r:id="rId10"/>
          <w:footerReference w:type="first" r:id="rId11"/>
          <w:pgSz w:w="11900" w:h="16840"/>
          <w:pgMar w:top="2104" w:right="851" w:bottom="1977" w:left="1134" w:header="3" w:footer="585" w:gutter="0"/>
          <w:cols w:space="708"/>
          <w:titlePg/>
          <w:docGrid w:linePitch="360"/>
        </w:sectPr>
      </w:pPr>
    </w:p>
    <w:p w14:paraId="4ED38FD4" w14:textId="21BC0085" w:rsidR="00720127" w:rsidRPr="00A927B5" w:rsidRDefault="00861B0B" w:rsidP="00861B0B">
      <w:pPr>
        <w:spacing w:after="240"/>
        <w:ind w:right="-8"/>
        <w:rPr>
          <w:rFonts w:ascii="HarmonyOS Sans SC" w:eastAsia="HarmonyOS Sans SC" w:hAnsi="HarmonyOS Sans SC" w:cs="Arial"/>
          <w:b/>
          <w:color w:val="004990"/>
          <w:sz w:val="32"/>
          <w:szCs w:val="32"/>
          <w:lang w:val="en-US" w:eastAsia="zh-CN"/>
        </w:rPr>
      </w:pPr>
      <w:r w:rsidRPr="00A927B5">
        <w:rPr>
          <w:rFonts w:ascii="HarmonyOS Sans SC" w:eastAsia="HarmonyOS Sans SC" w:hAnsi="HarmonyOS Sans SC" w:cs="Arial" w:hint="eastAsia"/>
          <w:b/>
          <w:color w:val="004990"/>
          <w:sz w:val="32"/>
          <w:szCs w:val="32"/>
          <w:lang w:val="en-US" w:eastAsia="zh-CN"/>
        </w:rPr>
        <w:lastRenderedPageBreak/>
        <w:t>产品尺寸</w:t>
      </w:r>
    </w:p>
    <w:p w14:paraId="2541A6E9" w14:textId="77777777" w:rsidR="00861B0B" w:rsidRPr="00A927B5" w:rsidRDefault="00EF2D3C" w:rsidP="00861B0B">
      <w:pPr>
        <w:spacing w:after="240"/>
        <w:ind w:right="-8"/>
        <w:jc w:val="center"/>
        <w:rPr>
          <w:rFonts w:ascii="HarmonyOS Sans SC" w:eastAsia="HarmonyOS Sans SC" w:hAnsi="HarmonyOS Sans SC" w:cs="Arial"/>
          <w:sz w:val="18"/>
          <w:szCs w:val="18"/>
          <w:lang w:eastAsia="zh-CN"/>
        </w:rPr>
      </w:pPr>
      <w:r w:rsidRPr="00A927B5">
        <w:rPr>
          <w:rFonts w:ascii="HarmonyOS Sans SC" w:eastAsia="HarmonyOS Sans SC" w:hAnsi="HarmonyOS Sans SC" w:cs="Arial"/>
          <w:noProof/>
          <w:sz w:val="18"/>
          <w:szCs w:val="18"/>
          <w:lang w:val="en-US" w:eastAsia="zh-CN"/>
        </w:rPr>
        <w:drawing>
          <wp:inline distT="0" distB="0" distL="0" distR="0" wp14:anchorId="356B1BFE" wp14:editId="691DA9E6">
            <wp:extent cx="6296025" cy="3511270"/>
            <wp:effectExtent l="1905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6296025" cy="3511270"/>
                    </a:xfrm>
                    <a:prstGeom prst="rect">
                      <a:avLst/>
                    </a:prstGeom>
                    <a:noFill/>
                    <a:ln w="9525">
                      <a:noFill/>
                      <a:miter lim="800000"/>
                      <a:headEnd/>
                      <a:tailEnd/>
                    </a:ln>
                  </pic:spPr>
                </pic:pic>
              </a:graphicData>
            </a:graphic>
          </wp:inline>
        </w:drawing>
      </w:r>
    </w:p>
    <w:p w14:paraId="62AD0BE3" w14:textId="77777777" w:rsidR="0027173D" w:rsidRPr="00A927B5" w:rsidRDefault="00861B0B" w:rsidP="00861B0B">
      <w:pPr>
        <w:spacing w:after="240"/>
        <w:ind w:right="-8"/>
        <w:rPr>
          <w:rFonts w:ascii="HarmonyOS Sans SC" w:eastAsia="HarmonyOS Sans SC" w:hAnsi="HarmonyOS Sans SC" w:cs="Arial"/>
          <w:b/>
          <w:color w:val="004990"/>
          <w:sz w:val="32"/>
          <w:szCs w:val="32"/>
          <w:lang w:val="en-US" w:eastAsia="zh-CN"/>
        </w:rPr>
      </w:pPr>
      <w:r w:rsidRPr="00A927B5">
        <w:rPr>
          <w:rFonts w:ascii="HarmonyOS Sans SC" w:eastAsia="HarmonyOS Sans SC" w:hAnsi="HarmonyOS Sans SC" w:cs="Arial" w:hint="eastAsia"/>
          <w:b/>
          <w:color w:val="004990"/>
          <w:sz w:val="32"/>
          <w:szCs w:val="32"/>
          <w:lang w:val="en-US" w:eastAsia="zh-CN"/>
        </w:rPr>
        <w:t>接口定义</w:t>
      </w:r>
    </w:p>
    <w:tbl>
      <w:tblPr>
        <w:tblStyle w:val="4-11"/>
        <w:tblW w:w="0" w:type="auto"/>
        <w:tblInd w:w="5712" w:type="dxa"/>
        <w:tblLook w:val="04A0" w:firstRow="1" w:lastRow="0" w:firstColumn="1" w:lastColumn="0" w:noHBand="0" w:noVBand="1"/>
      </w:tblPr>
      <w:tblGrid>
        <w:gridCol w:w="1034"/>
        <w:gridCol w:w="3159"/>
      </w:tblGrid>
      <w:tr w:rsidR="0027173D" w:rsidRPr="00A927B5" w14:paraId="63F7E62D" w14:textId="77777777" w:rsidTr="00353C2C">
        <w:trPr>
          <w:cnfStyle w:val="100000000000" w:firstRow="1" w:lastRow="0" w:firstColumn="0" w:lastColumn="0" w:oddVBand="0" w:evenVBand="0" w:oddHBand="0"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3ADFC1A" w14:textId="77777777" w:rsidR="00861B0B" w:rsidRPr="00A927B5" w:rsidRDefault="00353C2C" w:rsidP="00AF1B03">
            <w:pPr>
              <w:jc w:val="center"/>
              <w:rPr>
                <w:rFonts w:ascii="HarmonyOS Sans SC" w:eastAsia="HarmonyOS Sans SC" w:hAnsi="HarmonyOS Sans SC" w:cs="Arial"/>
                <w:sz w:val="21"/>
                <w:szCs w:val="21"/>
                <w:lang w:val="en-US" w:eastAsia="zh-CN"/>
              </w:rPr>
            </w:pPr>
            <w:r w:rsidRPr="00A927B5">
              <w:rPr>
                <w:rFonts w:ascii="HarmonyOS Sans SC" w:eastAsia="HarmonyOS Sans SC" w:hAnsi="HarmonyOS Sans SC" w:cs="Arial" w:hint="eastAsia"/>
                <w:noProof/>
                <w:sz w:val="21"/>
                <w:szCs w:val="21"/>
                <w:lang w:val="en-US" w:eastAsia="zh-CN"/>
              </w:rPr>
              <w:drawing>
                <wp:anchor distT="0" distB="0" distL="114300" distR="114300" simplePos="0" relativeHeight="251677696" behindDoc="0" locked="0" layoutInCell="1" allowOverlap="1" wp14:anchorId="320BD976" wp14:editId="0BA255D8">
                  <wp:simplePos x="0" y="0"/>
                  <wp:positionH relativeFrom="column">
                    <wp:posOffset>-3639820</wp:posOffset>
                  </wp:positionH>
                  <wp:positionV relativeFrom="paragraph">
                    <wp:posOffset>134620</wp:posOffset>
                  </wp:positionV>
                  <wp:extent cx="2819400" cy="1166495"/>
                  <wp:effectExtent l="19050" t="0" r="0" b="0"/>
                  <wp:wrapNone/>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2819400" cy="1166495"/>
                          </a:xfrm>
                          <a:prstGeom prst="rect">
                            <a:avLst/>
                          </a:prstGeom>
                          <a:noFill/>
                          <a:ln w="9525">
                            <a:noFill/>
                            <a:miter lim="800000"/>
                            <a:headEnd/>
                            <a:tailEnd/>
                          </a:ln>
                        </pic:spPr>
                      </pic:pic>
                    </a:graphicData>
                  </a:graphic>
                </wp:anchor>
              </w:drawing>
            </w:r>
            <w:r w:rsidR="0027173D" w:rsidRPr="00A927B5">
              <w:rPr>
                <w:rFonts w:ascii="HarmonyOS Sans SC" w:eastAsia="HarmonyOS Sans SC" w:hAnsi="HarmonyOS Sans SC" w:cs="Arial" w:hint="eastAsia"/>
                <w:sz w:val="21"/>
                <w:szCs w:val="21"/>
                <w:lang w:val="en-US" w:eastAsia="zh-CN"/>
              </w:rPr>
              <w:t>端子名称</w:t>
            </w:r>
          </w:p>
        </w:tc>
        <w:tc>
          <w:tcPr>
            <w:tcW w:w="3159" w:type="dxa"/>
            <w:vAlign w:val="center"/>
            <w:hideMark/>
          </w:tcPr>
          <w:p w14:paraId="64AD35DA" w14:textId="77777777" w:rsidR="00861B0B" w:rsidRPr="00A927B5" w:rsidRDefault="0027173D" w:rsidP="00AF1B03">
            <w:pPr>
              <w:jc w:val="center"/>
              <w:cnfStyle w:val="100000000000" w:firstRow="1" w:lastRow="0" w:firstColumn="0" w:lastColumn="0" w:oddVBand="0" w:evenVBand="0" w:oddHBand="0" w:evenHBand="0" w:firstRowFirstColumn="0" w:firstRowLastColumn="0" w:lastRowFirstColumn="0" w:lastRowLastColumn="0"/>
              <w:rPr>
                <w:rFonts w:ascii="HarmonyOS Sans SC" w:eastAsia="HarmonyOS Sans SC" w:hAnsi="HarmonyOS Sans SC" w:cs="Arial"/>
                <w:sz w:val="21"/>
                <w:szCs w:val="21"/>
                <w:lang w:val="en-US" w:eastAsia="zh-CN"/>
              </w:rPr>
            </w:pPr>
            <w:r w:rsidRPr="00A927B5">
              <w:rPr>
                <w:rFonts w:ascii="HarmonyOS Sans SC" w:eastAsia="HarmonyOS Sans SC" w:hAnsi="HarmonyOS Sans SC" w:cs="Arial" w:hint="eastAsia"/>
                <w:sz w:val="21"/>
                <w:szCs w:val="21"/>
                <w:lang w:val="en-US" w:eastAsia="zh-CN"/>
              </w:rPr>
              <w:t>功能说明</w:t>
            </w:r>
          </w:p>
        </w:tc>
      </w:tr>
      <w:tr w:rsidR="00861B0B" w:rsidRPr="00A927B5" w14:paraId="090888C4" w14:textId="77777777" w:rsidTr="00353C2C">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0" w:type="auto"/>
            <w:vAlign w:val="center"/>
          </w:tcPr>
          <w:p w14:paraId="38464176" w14:textId="77777777" w:rsidR="00861B0B" w:rsidRPr="00A927B5" w:rsidRDefault="0027173D" w:rsidP="00AF1B03">
            <w:pPr>
              <w:jc w:val="center"/>
              <w:rPr>
                <w:rFonts w:ascii="HarmonyOS Sans SC" w:eastAsia="HarmonyOS Sans SC" w:hAnsi="HarmonyOS Sans SC" w:cs="Arial"/>
                <w:sz w:val="18"/>
                <w:lang w:val="en-US" w:eastAsia="zh-CN"/>
              </w:rPr>
            </w:pPr>
            <w:r w:rsidRPr="00A927B5">
              <w:rPr>
                <w:rFonts w:ascii="HarmonyOS Sans SC" w:eastAsia="HarmonyOS Sans SC" w:hAnsi="HarmonyOS Sans SC" w:cs="Arial" w:hint="eastAsia"/>
                <w:sz w:val="18"/>
                <w:lang w:val="en-US" w:eastAsia="zh-CN"/>
              </w:rPr>
              <w:t>B</w:t>
            </w:r>
            <w:r w:rsidRPr="00A927B5">
              <w:rPr>
                <w:rFonts w:ascii="HarmonyOS Sans SC" w:eastAsia="HarmonyOS Sans SC" w:hAnsi="HarmonyOS Sans SC" w:cs="Arial"/>
                <w:sz w:val="18"/>
                <w:lang w:val="en-US" w:eastAsia="zh-CN"/>
              </w:rPr>
              <w:t>+</w:t>
            </w:r>
          </w:p>
        </w:tc>
        <w:tc>
          <w:tcPr>
            <w:tcW w:w="3159" w:type="dxa"/>
            <w:vAlign w:val="center"/>
          </w:tcPr>
          <w:p w14:paraId="7A4A2208" w14:textId="77777777" w:rsidR="00861B0B" w:rsidRPr="00A927B5" w:rsidRDefault="0027173D" w:rsidP="00AF1B03">
            <w:pPr>
              <w:jc w:val="center"/>
              <w:cnfStyle w:val="000000100000" w:firstRow="0" w:lastRow="0" w:firstColumn="0" w:lastColumn="0" w:oddVBand="0" w:evenVBand="0" w:oddHBand="1" w:evenHBand="0" w:firstRowFirstColumn="0" w:firstRowLastColumn="0" w:lastRowFirstColumn="0" w:lastRowLastColumn="0"/>
              <w:rPr>
                <w:rFonts w:ascii="HarmonyOS Sans SC" w:eastAsia="HarmonyOS Sans SC" w:hAnsi="HarmonyOS Sans SC" w:cs="Arial"/>
                <w:sz w:val="18"/>
                <w:lang w:val="en-US" w:eastAsia="zh-CN"/>
              </w:rPr>
            </w:pPr>
            <w:r w:rsidRPr="00A927B5">
              <w:rPr>
                <w:rFonts w:ascii="HarmonyOS Sans SC" w:eastAsia="HarmonyOS Sans SC" w:hAnsi="HarmonyOS Sans SC" w:cs="Arial" w:hint="eastAsia"/>
                <w:sz w:val="18"/>
                <w:lang w:val="en-US" w:eastAsia="zh-CN"/>
              </w:rPr>
              <w:t>控制器正母线输入，连接电池正端</w:t>
            </w:r>
          </w:p>
        </w:tc>
      </w:tr>
      <w:tr w:rsidR="00861B0B" w:rsidRPr="00A927B5" w14:paraId="7EA61B46" w14:textId="77777777" w:rsidTr="00353C2C">
        <w:trPr>
          <w:trHeight w:val="373"/>
        </w:trPr>
        <w:tc>
          <w:tcPr>
            <w:cnfStyle w:val="001000000000" w:firstRow="0" w:lastRow="0" w:firstColumn="1" w:lastColumn="0" w:oddVBand="0" w:evenVBand="0" w:oddHBand="0" w:evenHBand="0" w:firstRowFirstColumn="0" w:firstRowLastColumn="0" w:lastRowFirstColumn="0" w:lastRowLastColumn="0"/>
            <w:tcW w:w="0" w:type="auto"/>
            <w:vAlign w:val="center"/>
          </w:tcPr>
          <w:p w14:paraId="2773846C" w14:textId="77777777" w:rsidR="00861B0B" w:rsidRPr="00A927B5" w:rsidRDefault="0027173D" w:rsidP="00AF1B03">
            <w:pPr>
              <w:jc w:val="center"/>
              <w:rPr>
                <w:rFonts w:ascii="HarmonyOS Sans SC" w:eastAsia="HarmonyOS Sans SC" w:hAnsi="HarmonyOS Sans SC" w:cs="Arial"/>
                <w:sz w:val="18"/>
                <w:lang w:val="en-US" w:eastAsia="zh-CN"/>
              </w:rPr>
            </w:pPr>
            <w:r w:rsidRPr="00A927B5">
              <w:rPr>
                <w:rFonts w:ascii="HarmonyOS Sans SC" w:eastAsia="HarmonyOS Sans SC" w:hAnsi="HarmonyOS Sans SC" w:cs="Arial" w:hint="eastAsia"/>
                <w:sz w:val="18"/>
                <w:lang w:val="en-US" w:eastAsia="zh-CN"/>
              </w:rPr>
              <w:t>B</w:t>
            </w:r>
            <w:r w:rsidRPr="00A927B5">
              <w:rPr>
                <w:rFonts w:ascii="HarmonyOS Sans SC" w:eastAsia="HarmonyOS Sans SC" w:hAnsi="HarmonyOS Sans SC" w:cs="Arial"/>
                <w:sz w:val="18"/>
                <w:lang w:val="en-US" w:eastAsia="zh-CN"/>
              </w:rPr>
              <w:t>-</w:t>
            </w:r>
          </w:p>
        </w:tc>
        <w:tc>
          <w:tcPr>
            <w:tcW w:w="3159" w:type="dxa"/>
            <w:vAlign w:val="center"/>
          </w:tcPr>
          <w:p w14:paraId="15ABE613" w14:textId="77777777" w:rsidR="00861B0B" w:rsidRPr="00A927B5" w:rsidRDefault="0027173D" w:rsidP="00AF1B03">
            <w:pPr>
              <w:jc w:val="center"/>
              <w:cnfStyle w:val="000000000000" w:firstRow="0" w:lastRow="0" w:firstColumn="0" w:lastColumn="0" w:oddVBand="0" w:evenVBand="0" w:oddHBand="0" w:evenHBand="0" w:firstRowFirstColumn="0" w:firstRowLastColumn="0" w:lastRowFirstColumn="0" w:lastRowLastColumn="0"/>
              <w:rPr>
                <w:rFonts w:ascii="HarmonyOS Sans SC" w:eastAsia="HarmonyOS Sans SC" w:hAnsi="HarmonyOS Sans SC" w:cs="Arial"/>
                <w:sz w:val="18"/>
                <w:lang w:val="en-US" w:eastAsia="zh-CN"/>
              </w:rPr>
            </w:pPr>
            <w:r w:rsidRPr="00A927B5">
              <w:rPr>
                <w:rFonts w:ascii="HarmonyOS Sans SC" w:eastAsia="HarmonyOS Sans SC" w:hAnsi="HarmonyOS Sans SC" w:cs="Arial" w:hint="eastAsia"/>
                <w:sz w:val="18"/>
                <w:lang w:val="en-US" w:eastAsia="zh-CN"/>
              </w:rPr>
              <w:t>控制器负母线输入，连接电池负端</w:t>
            </w:r>
          </w:p>
        </w:tc>
      </w:tr>
      <w:tr w:rsidR="00861B0B" w:rsidRPr="00A927B5" w14:paraId="059409AC" w14:textId="77777777" w:rsidTr="00353C2C">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0" w:type="auto"/>
            <w:vAlign w:val="center"/>
          </w:tcPr>
          <w:p w14:paraId="45714B5C" w14:textId="77777777" w:rsidR="00861B0B" w:rsidRPr="00A927B5" w:rsidRDefault="0027173D" w:rsidP="00AF1B03">
            <w:pPr>
              <w:jc w:val="center"/>
              <w:rPr>
                <w:rFonts w:ascii="HarmonyOS Sans SC" w:eastAsia="HarmonyOS Sans SC" w:hAnsi="HarmonyOS Sans SC" w:cs="Arial"/>
                <w:sz w:val="18"/>
                <w:lang w:val="en-US" w:eastAsia="zh-CN"/>
              </w:rPr>
            </w:pPr>
            <w:r w:rsidRPr="00A927B5">
              <w:rPr>
                <w:rFonts w:ascii="HarmonyOS Sans SC" w:eastAsia="HarmonyOS Sans SC" w:hAnsi="HarmonyOS Sans SC" w:cs="Arial" w:hint="eastAsia"/>
                <w:sz w:val="18"/>
                <w:lang w:val="en-US" w:eastAsia="zh-CN"/>
              </w:rPr>
              <w:t>U</w:t>
            </w:r>
          </w:p>
        </w:tc>
        <w:tc>
          <w:tcPr>
            <w:tcW w:w="3159" w:type="dxa"/>
            <w:vAlign w:val="center"/>
          </w:tcPr>
          <w:p w14:paraId="2664D6E0" w14:textId="77777777" w:rsidR="00861B0B" w:rsidRPr="00A927B5" w:rsidRDefault="0027173D" w:rsidP="00AF1B03">
            <w:pPr>
              <w:jc w:val="center"/>
              <w:cnfStyle w:val="000000100000" w:firstRow="0" w:lastRow="0" w:firstColumn="0" w:lastColumn="0" w:oddVBand="0" w:evenVBand="0" w:oddHBand="1" w:evenHBand="0" w:firstRowFirstColumn="0" w:firstRowLastColumn="0" w:lastRowFirstColumn="0" w:lastRowLastColumn="0"/>
              <w:rPr>
                <w:rFonts w:ascii="HarmonyOS Sans SC" w:eastAsia="HarmonyOS Sans SC" w:hAnsi="HarmonyOS Sans SC" w:cs="Arial"/>
                <w:sz w:val="18"/>
                <w:lang w:val="en-US" w:eastAsia="zh-CN"/>
              </w:rPr>
            </w:pPr>
            <w:r w:rsidRPr="00A927B5">
              <w:rPr>
                <w:rFonts w:ascii="HarmonyOS Sans SC" w:eastAsia="HarmonyOS Sans SC" w:hAnsi="HarmonyOS Sans SC" w:cs="Arial" w:hint="eastAsia"/>
                <w:sz w:val="18"/>
                <w:lang w:val="en-US" w:eastAsia="zh-CN"/>
              </w:rPr>
              <w:t>电机U相输出</w:t>
            </w:r>
          </w:p>
        </w:tc>
      </w:tr>
      <w:tr w:rsidR="00861B0B" w:rsidRPr="00A927B5" w14:paraId="521A1C4F" w14:textId="77777777" w:rsidTr="00353C2C">
        <w:trPr>
          <w:trHeight w:val="372"/>
        </w:trPr>
        <w:tc>
          <w:tcPr>
            <w:cnfStyle w:val="001000000000" w:firstRow="0" w:lastRow="0" w:firstColumn="1" w:lastColumn="0" w:oddVBand="0" w:evenVBand="0" w:oddHBand="0" w:evenHBand="0" w:firstRowFirstColumn="0" w:firstRowLastColumn="0" w:lastRowFirstColumn="0" w:lastRowLastColumn="0"/>
            <w:tcW w:w="0" w:type="auto"/>
            <w:vAlign w:val="center"/>
          </w:tcPr>
          <w:p w14:paraId="1B43CB1A" w14:textId="77777777" w:rsidR="00861B0B" w:rsidRPr="00A927B5" w:rsidRDefault="0027173D" w:rsidP="00AF1B03">
            <w:pPr>
              <w:jc w:val="center"/>
              <w:rPr>
                <w:rFonts w:ascii="HarmonyOS Sans SC" w:eastAsia="HarmonyOS Sans SC" w:hAnsi="HarmonyOS Sans SC" w:cs="Arial"/>
                <w:sz w:val="18"/>
                <w:lang w:val="en-US" w:eastAsia="zh-CN"/>
              </w:rPr>
            </w:pPr>
            <w:r w:rsidRPr="00A927B5">
              <w:rPr>
                <w:rFonts w:ascii="HarmonyOS Sans SC" w:eastAsia="HarmonyOS Sans SC" w:hAnsi="HarmonyOS Sans SC" w:cs="Arial" w:hint="eastAsia"/>
                <w:sz w:val="18"/>
                <w:lang w:val="en-US" w:eastAsia="zh-CN"/>
              </w:rPr>
              <w:t>V</w:t>
            </w:r>
          </w:p>
        </w:tc>
        <w:tc>
          <w:tcPr>
            <w:tcW w:w="3159" w:type="dxa"/>
            <w:vAlign w:val="center"/>
          </w:tcPr>
          <w:p w14:paraId="12D36017" w14:textId="77777777" w:rsidR="00861B0B" w:rsidRPr="00A927B5" w:rsidRDefault="0027173D" w:rsidP="00AF1B03">
            <w:pPr>
              <w:jc w:val="center"/>
              <w:cnfStyle w:val="000000000000" w:firstRow="0" w:lastRow="0" w:firstColumn="0" w:lastColumn="0" w:oddVBand="0" w:evenVBand="0" w:oddHBand="0" w:evenHBand="0" w:firstRowFirstColumn="0" w:firstRowLastColumn="0" w:lastRowFirstColumn="0" w:lastRowLastColumn="0"/>
              <w:rPr>
                <w:rFonts w:ascii="HarmonyOS Sans SC" w:eastAsia="HarmonyOS Sans SC" w:hAnsi="HarmonyOS Sans SC" w:cs="Arial"/>
                <w:sz w:val="18"/>
                <w:lang w:val="en-US" w:eastAsia="zh-CN"/>
              </w:rPr>
            </w:pPr>
            <w:r w:rsidRPr="00A927B5">
              <w:rPr>
                <w:rFonts w:ascii="HarmonyOS Sans SC" w:eastAsia="HarmonyOS Sans SC" w:hAnsi="HarmonyOS Sans SC" w:cs="Arial" w:hint="eastAsia"/>
                <w:sz w:val="18"/>
                <w:lang w:val="en-US" w:eastAsia="zh-CN"/>
              </w:rPr>
              <w:t>电机V相输出</w:t>
            </w:r>
          </w:p>
        </w:tc>
      </w:tr>
      <w:tr w:rsidR="00861B0B" w:rsidRPr="00A927B5" w14:paraId="6D3ABD96" w14:textId="77777777" w:rsidTr="00353C2C">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0" w:type="auto"/>
            <w:vAlign w:val="center"/>
          </w:tcPr>
          <w:p w14:paraId="4EBCE741" w14:textId="77777777" w:rsidR="00861B0B" w:rsidRPr="00A927B5" w:rsidRDefault="0027173D" w:rsidP="00AF1B03">
            <w:pPr>
              <w:jc w:val="center"/>
              <w:rPr>
                <w:rFonts w:ascii="HarmonyOS Sans SC" w:eastAsia="HarmonyOS Sans SC" w:hAnsi="HarmonyOS Sans SC" w:cs="Arial"/>
                <w:sz w:val="18"/>
                <w:lang w:val="en-US" w:eastAsia="zh-CN"/>
              </w:rPr>
            </w:pPr>
            <w:r w:rsidRPr="00A927B5">
              <w:rPr>
                <w:rFonts w:ascii="HarmonyOS Sans SC" w:eastAsia="HarmonyOS Sans SC" w:hAnsi="HarmonyOS Sans SC" w:cs="Arial" w:hint="eastAsia"/>
                <w:sz w:val="18"/>
                <w:lang w:val="en-US" w:eastAsia="zh-CN"/>
              </w:rPr>
              <w:t>W</w:t>
            </w:r>
          </w:p>
        </w:tc>
        <w:tc>
          <w:tcPr>
            <w:tcW w:w="3159" w:type="dxa"/>
            <w:vAlign w:val="center"/>
          </w:tcPr>
          <w:p w14:paraId="40007950" w14:textId="77777777" w:rsidR="00861B0B" w:rsidRPr="00A927B5" w:rsidRDefault="0027173D" w:rsidP="00AF1B03">
            <w:pPr>
              <w:jc w:val="center"/>
              <w:cnfStyle w:val="000000100000" w:firstRow="0" w:lastRow="0" w:firstColumn="0" w:lastColumn="0" w:oddVBand="0" w:evenVBand="0" w:oddHBand="1" w:evenHBand="0" w:firstRowFirstColumn="0" w:firstRowLastColumn="0" w:lastRowFirstColumn="0" w:lastRowLastColumn="0"/>
              <w:rPr>
                <w:rFonts w:ascii="HarmonyOS Sans SC" w:eastAsia="HarmonyOS Sans SC" w:hAnsi="HarmonyOS Sans SC" w:cs="Arial"/>
                <w:sz w:val="18"/>
                <w:lang w:val="en-US" w:eastAsia="zh-CN"/>
              </w:rPr>
            </w:pPr>
            <w:r w:rsidRPr="00A927B5">
              <w:rPr>
                <w:rFonts w:ascii="HarmonyOS Sans SC" w:eastAsia="HarmonyOS Sans SC" w:hAnsi="HarmonyOS Sans SC" w:cs="Arial" w:hint="eastAsia"/>
                <w:sz w:val="18"/>
                <w:lang w:val="en-US" w:eastAsia="zh-CN"/>
              </w:rPr>
              <w:t>电机W相输出</w:t>
            </w:r>
          </w:p>
        </w:tc>
      </w:tr>
    </w:tbl>
    <w:p w14:paraId="0188274C" w14:textId="25AB57F0" w:rsidR="00861B0B" w:rsidRPr="00A927B5" w:rsidRDefault="00D33102" w:rsidP="0027173D">
      <w:pPr>
        <w:spacing w:after="240"/>
        <w:ind w:right="-8"/>
        <w:rPr>
          <w:rFonts w:ascii="HarmonyOS Sans SC" w:eastAsia="HarmonyOS Sans SC" w:hAnsi="HarmonyOS Sans SC" w:cs="Arial"/>
          <w:sz w:val="18"/>
          <w:szCs w:val="18"/>
          <w:lang w:eastAsia="zh-CN"/>
        </w:rPr>
      </w:pPr>
      <w:r w:rsidRPr="00A927B5">
        <w:rPr>
          <w:rFonts w:ascii="HarmonyOS Sans SC" w:eastAsia="HarmonyOS Sans SC" w:hAnsi="HarmonyOS Sans SC"/>
          <w:noProof/>
        </w:rPr>
        <mc:AlternateContent>
          <mc:Choice Requires="wps">
            <w:drawing>
              <wp:anchor distT="45720" distB="45720" distL="114300" distR="114300" simplePos="0" relativeHeight="251672576" behindDoc="0" locked="0" layoutInCell="1" allowOverlap="1" wp14:anchorId="6DC3E801" wp14:editId="07B77FB8">
                <wp:simplePos x="0" y="0"/>
                <wp:positionH relativeFrom="column">
                  <wp:posOffset>330835</wp:posOffset>
                </wp:positionH>
                <wp:positionV relativeFrom="paragraph">
                  <wp:posOffset>69850</wp:posOffset>
                </wp:positionV>
                <wp:extent cx="2157095" cy="304165"/>
                <wp:effectExtent l="0" t="0" r="0" b="127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7095" cy="304165"/>
                        </a:xfrm>
                        <a:prstGeom prst="rect">
                          <a:avLst/>
                        </a:prstGeom>
                        <a:noFill/>
                        <a:ln w="9525">
                          <a:solidFill>
                            <a:srgbClr val="F8F8F8"/>
                          </a:solidFill>
                          <a:miter lim="800000"/>
                          <a:headEnd/>
                          <a:tailEnd/>
                        </a:ln>
                      </wps:spPr>
                      <wps:txbx>
                        <w:txbxContent>
                          <w:p w14:paraId="3E6F306D" w14:textId="77777777" w:rsidR="0027173D" w:rsidRPr="00480DA9" w:rsidRDefault="009A046E" w:rsidP="0027173D">
                            <w:pPr>
                              <w:jc w:val="center"/>
                              <w:rPr>
                                <w:rFonts w:ascii="HarmonyOS Sans SC Medium" w:eastAsia="HarmonyOS Sans SC Medium" w:hAnsi="HarmonyOS Sans SC Medium"/>
                                <w:b/>
                                <w:sz w:val="21"/>
                                <w:lang w:eastAsia="zh-CN"/>
                              </w:rPr>
                            </w:pPr>
                            <w:r w:rsidRPr="00480DA9">
                              <w:rPr>
                                <w:rFonts w:ascii="HarmonyOS Sans SC Medium" w:eastAsia="HarmonyOS Sans SC Medium" w:hAnsi="HarmonyOS Sans SC Medium" w:hint="eastAsia"/>
                                <w:b/>
                                <w:sz w:val="21"/>
                                <w:lang w:eastAsia="zh-CN"/>
                              </w:rPr>
                              <w:t>35</w:t>
                            </w:r>
                            <w:r w:rsidR="0027173D" w:rsidRPr="00480DA9">
                              <w:rPr>
                                <w:rFonts w:ascii="HarmonyOS Sans SC Medium" w:eastAsia="HarmonyOS Sans SC Medium" w:hAnsi="HarmonyOS Sans SC Medium"/>
                                <w:b/>
                                <w:sz w:val="21"/>
                                <w:lang w:eastAsia="zh-CN"/>
                              </w:rPr>
                              <w:t>Pin控制</w:t>
                            </w:r>
                            <w:r w:rsidR="0027173D" w:rsidRPr="00480DA9">
                              <w:rPr>
                                <w:rFonts w:ascii="HarmonyOS Sans SC Medium" w:eastAsia="HarmonyOS Sans SC Medium" w:hAnsi="HarmonyOS Sans SC Medium" w:hint="eastAsia"/>
                                <w:b/>
                                <w:sz w:val="21"/>
                                <w:lang w:eastAsia="zh-CN"/>
                              </w:rPr>
                              <w:t>接口定义</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DC3E801" id="_x0000_t202" coordsize="21600,21600" o:spt="202" path="m,l,21600r21600,l21600,xe">
                <v:stroke joinstyle="miter"/>
                <v:path gradientshapeok="t" o:connecttype="rect"/>
              </v:shapetype>
              <v:shape id="文本框 4" o:spid="_x0000_s1026" type="#_x0000_t202" style="position:absolute;margin-left:26.05pt;margin-top:5.5pt;width:169.85pt;height:23.95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" filled="f" strokecolor="#f8f8f8">
                <v:textbox style="mso-fit-shape-to-text:t">
                  <w:txbxContent>
                    <w:p w14:paraId="3E6F306D" w14:textId="77777777" w:rsidR="0027173D" w:rsidRPr="00480DA9" w:rsidRDefault="009A046E" w:rsidP="0027173D">
                      <w:pPr>
                        <w:jc w:val="center"/>
                        <w:rPr>
                          <w:rFonts w:ascii="HarmonyOS Sans SC Medium" w:eastAsia="HarmonyOS Sans SC Medium" w:hAnsi="HarmonyOS Sans SC Medium"/>
                          <w:b/>
                          <w:sz w:val="21"/>
                          <w:lang w:eastAsia="zh-CN"/>
                        </w:rPr>
                      </w:pPr>
                      <w:r w:rsidRPr="00480DA9">
                        <w:rPr>
                          <w:rFonts w:ascii="HarmonyOS Sans SC Medium" w:eastAsia="HarmonyOS Sans SC Medium" w:hAnsi="HarmonyOS Sans SC Medium" w:hint="eastAsia"/>
                          <w:b/>
                          <w:sz w:val="21"/>
                          <w:lang w:eastAsia="zh-CN"/>
                        </w:rPr>
                        <w:t>35</w:t>
                      </w:r>
                      <w:r w:rsidR="0027173D" w:rsidRPr="00480DA9">
                        <w:rPr>
                          <w:rFonts w:ascii="HarmonyOS Sans SC Medium" w:eastAsia="HarmonyOS Sans SC Medium" w:hAnsi="HarmonyOS Sans SC Medium"/>
                          <w:b/>
                          <w:sz w:val="21"/>
                          <w:lang w:eastAsia="zh-CN"/>
                        </w:rPr>
                        <w:t>Pin控制</w:t>
                      </w:r>
                      <w:r w:rsidR="0027173D" w:rsidRPr="00480DA9">
                        <w:rPr>
                          <w:rFonts w:ascii="HarmonyOS Sans SC Medium" w:eastAsia="HarmonyOS Sans SC Medium" w:hAnsi="HarmonyOS Sans SC Medium" w:hint="eastAsia"/>
                          <w:b/>
                          <w:sz w:val="21"/>
                          <w:lang w:eastAsia="zh-CN"/>
                        </w:rPr>
                        <w:t>接口定义</w:t>
                      </w:r>
                    </w:p>
                  </w:txbxContent>
                </v:textbox>
                <w10:wrap type="square"/>
              </v:shape>
            </w:pict>
          </mc:Fallback>
        </mc:AlternateContent>
      </w:r>
      <w:r w:rsidRPr="00A927B5">
        <w:rPr>
          <w:rFonts w:ascii="HarmonyOS Sans SC" w:eastAsia="HarmonyOS Sans SC" w:hAnsi="HarmonyOS Sans SC"/>
          <w:noProof/>
        </w:rPr>
        <mc:AlternateContent>
          <mc:Choice Requires="wps">
            <w:drawing>
              <wp:anchor distT="45720" distB="45720" distL="114300" distR="114300" simplePos="0" relativeHeight="251673600" behindDoc="0" locked="0" layoutInCell="1" allowOverlap="1" wp14:anchorId="0FA85279" wp14:editId="6A5EF53B">
                <wp:simplePos x="0" y="0"/>
                <wp:positionH relativeFrom="column">
                  <wp:posOffset>3921760</wp:posOffset>
                </wp:positionH>
                <wp:positionV relativeFrom="paragraph">
                  <wp:posOffset>186055</wp:posOffset>
                </wp:positionV>
                <wp:extent cx="2157095" cy="304165"/>
                <wp:effectExtent l="0" t="0" r="0" b="1270"/>
                <wp:wrapSquare wrapText="bothSides"/>
                <wp:docPr id="1"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7095" cy="304165"/>
                        </a:xfrm>
                        <a:prstGeom prst="rect">
                          <a:avLst/>
                        </a:prstGeom>
                        <a:noFill/>
                        <a:ln w="9525">
                          <a:solidFill>
                            <a:srgbClr val="F8F8F8"/>
                          </a:solidFill>
                          <a:miter lim="800000"/>
                          <a:headEnd/>
                          <a:tailEnd/>
                        </a:ln>
                      </wps:spPr>
                      <wps:txbx>
                        <w:txbxContent>
                          <w:p w14:paraId="359F3B29" w14:textId="77777777" w:rsidR="0027173D" w:rsidRPr="00480DA9" w:rsidRDefault="0027173D" w:rsidP="0027173D">
                            <w:pPr>
                              <w:jc w:val="center"/>
                              <w:rPr>
                                <w:rFonts w:ascii="HarmonyOS Sans SC Medium" w:eastAsia="HarmonyOS Sans SC Medium" w:hAnsi="HarmonyOS Sans SC Medium"/>
                                <w:b/>
                                <w:sz w:val="21"/>
                                <w:lang w:eastAsia="zh-CN"/>
                              </w:rPr>
                            </w:pPr>
                            <w:r w:rsidRPr="00480DA9">
                              <w:rPr>
                                <w:rFonts w:ascii="HarmonyOS Sans SC Medium" w:eastAsia="HarmonyOS Sans SC Medium" w:hAnsi="HarmonyOS Sans SC Medium"/>
                                <w:b/>
                                <w:sz w:val="21"/>
                                <w:lang w:eastAsia="zh-CN"/>
                              </w:rPr>
                              <w:t>主</w:t>
                            </w:r>
                            <w:r w:rsidRPr="00480DA9">
                              <w:rPr>
                                <w:rFonts w:ascii="HarmonyOS Sans SC Medium" w:eastAsia="HarmonyOS Sans SC Medium" w:hAnsi="HarmonyOS Sans SC Medium" w:hint="eastAsia"/>
                                <w:b/>
                                <w:sz w:val="21"/>
                                <w:lang w:eastAsia="zh-CN"/>
                              </w:rPr>
                              <w:t>回路接口定义</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FA85279" id="文本框 5" o:spid="_x0000_s1027" type="#_x0000_t202" style="position:absolute;margin-left:308.8pt;margin-top:14.65pt;width:169.85pt;height:23.95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" filled="f" strokecolor="#f8f8f8">
                <v:textbox style="mso-fit-shape-to-text:t">
                  <w:txbxContent>
                    <w:p w14:paraId="359F3B29" w14:textId="77777777" w:rsidR="0027173D" w:rsidRPr="00480DA9" w:rsidRDefault="0027173D" w:rsidP="0027173D">
                      <w:pPr>
                        <w:jc w:val="center"/>
                        <w:rPr>
                          <w:rFonts w:ascii="HarmonyOS Sans SC Medium" w:eastAsia="HarmonyOS Sans SC Medium" w:hAnsi="HarmonyOS Sans SC Medium"/>
                          <w:b/>
                          <w:sz w:val="21"/>
                          <w:lang w:eastAsia="zh-CN"/>
                        </w:rPr>
                      </w:pPr>
                      <w:r w:rsidRPr="00480DA9">
                        <w:rPr>
                          <w:rFonts w:ascii="HarmonyOS Sans SC Medium" w:eastAsia="HarmonyOS Sans SC Medium" w:hAnsi="HarmonyOS Sans SC Medium"/>
                          <w:b/>
                          <w:sz w:val="21"/>
                          <w:lang w:eastAsia="zh-CN"/>
                        </w:rPr>
                        <w:t>主</w:t>
                      </w:r>
                      <w:r w:rsidRPr="00480DA9">
                        <w:rPr>
                          <w:rFonts w:ascii="HarmonyOS Sans SC Medium" w:eastAsia="HarmonyOS Sans SC Medium" w:hAnsi="HarmonyOS Sans SC Medium" w:hint="eastAsia"/>
                          <w:b/>
                          <w:sz w:val="21"/>
                          <w:lang w:eastAsia="zh-CN"/>
                        </w:rPr>
                        <w:t>回路接口定义</w:t>
                      </w:r>
                    </w:p>
                  </w:txbxContent>
                </v:textbox>
                <w10:wrap type="square"/>
              </v:shape>
            </w:pict>
          </mc:Fallback>
        </mc:AlternateContent>
      </w:r>
    </w:p>
    <w:p w14:paraId="5F582F34" w14:textId="77777777" w:rsidR="00551D48" w:rsidRPr="00A927B5" w:rsidRDefault="00551D48" w:rsidP="0027173D">
      <w:pPr>
        <w:spacing w:after="240"/>
        <w:ind w:right="-8"/>
        <w:rPr>
          <w:rFonts w:ascii="HarmonyOS Sans SC" w:eastAsia="HarmonyOS Sans SC" w:hAnsi="HarmonyOS Sans SC" w:cs="Arial"/>
          <w:sz w:val="18"/>
          <w:szCs w:val="18"/>
          <w:lang w:eastAsia="zh-CN"/>
        </w:rPr>
      </w:pPr>
    </w:p>
    <w:tbl>
      <w:tblPr>
        <w:tblW w:w="9840" w:type="dxa"/>
        <w:tblInd w:w="93" w:type="dxa"/>
        <w:tblLook w:val="04A0" w:firstRow="1" w:lastRow="0" w:firstColumn="1" w:lastColumn="0" w:noHBand="0" w:noVBand="1"/>
      </w:tblPr>
      <w:tblGrid>
        <w:gridCol w:w="820"/>
        <w:gridCol w:w="1886"/>
        <w:gridCol w:w="2440"/>
        <w:gridCol w:w="4820"/>
      </w:tblGrid>
      <w:tr w:rsidR="00416F9F" w:rsidRPr="00A927B5" w14:paraId="277F5DF9" w14:textId="77777777" w:rsidTr="00416F9F">
        <w:trPr>
          <w:trHeight w:val="285"/>
        </w:trPr>
        <w:tc>
          <w:tcPr>
            <w:tcW w:w="820" w:type="dxa"/>
            <w:tcBorders>
              <w:top w:val="single" w:sz="8" w:space="0" w:color="4F81BD"/>
              <w:left w:val="single" w:sz="8" w:space="0" w:color="4F81BD"/>
              <w:bottom w:val="single" w:sz="8" w:space="0" w:color="4F81BD"/>
              <w:right w:val="single" w:sz="8" w:space="0" w:color="FFFFFF"/>
            </w:tcBorders>
            <w:shd w:val="clear" w:color="000000" w:fill="4F81BD"/>
            <w:noWrap/>
            <w:vAlign w:val="center"/>
            <w:hideMark/>
          </w:tcPr>
          <w:p w14:paraId="5517B841" w14:textId="77777777" w:rsidR="00416F9F" w:rsidRPr="00A927B5" w:rsidRDefault="00416F9F" w:rsidP="00416F9F">
            <w:pPr>
              <w:jc w:val="center"/>
              <w:rPr>
                <w:rFonts w:ascii="HarmonyOS Sans SC" w:eastAsia="HarmonyOS Sans SC" w:hAnsi="HarmonyOS Sans SC" w:cs="宋体"/>
                <w:b/>
                <w:bCs/>
                <w:color w:val="FFFFFF"/>
                <w:sz w:val="20"/>
                <w:szCs w:val="20"/>
                <w:lang w:val="en-US" w:eastAsia="zh-CN"/>
              </w:rPr>
            </w:pPr>
            <w:r w:rsidRPr="00A927B5">
              <w:rPr>
                <w:rFonts w:ascii="HarmonyOS Sans SC" w:eastAsia="HarmonyOS Sans SC" w:hAnsi="HarmonyOS Sans SC" w:cs="宋体" w:hint="eastAsia"/>
                <w:b/>
                <w:bCs/>
                <w:color w:val="FFFFFF"/>
                <w:sz w:val="20"/>
                <w:szCs w:val="20"/>
                <w:lang w:val="en-US" w:eastAsia="zh-CN"/>
              </w:rPr>
              <w:t>端口号</w:t>
            </w:r>
          </w:p>
        </w:tc>
        <w:tc>
          <w:tcPr>
            <w:tcW w:w="1760" w:type="dxa"/>
            <w:tcBorders>
              <w:top w:val="single" w:sz="8" w:space="0" w:color="4F81BD"/>
              <w:left w:val="nil"/>
              <w:bottom w:val="single" w:sz="8" w:space="0" w:color="4F81BD"/>
              <w:right w:val="single" w:sz="8" w:space="0" w:color="FFFFFF"/>
            </w:tcBorders>
            <w:shd w:val="clear" w:color="000000" w:fill="4F81BD"/>
            <w:noWrap/>
            <w:vAlign w:val="center"/>
            <w:hideMark/>
          </w:tcPr>
          <w:p w14:paraId="0A047D2B" w14:textId="77777777" w:rsidR="00416F9F" w:rsidRPr="00A927B5" w:rsidRDefault="00416F9F" w:rsidP="00416F9F">
            <w:pPr>
              <w:jc w:val="center"/>
              <w:rPr>
                <w:rFonts w:ascii="HarmonyOS Sans SC" w:eastAsia="HarmonyOS Sans SC" w:hAnsi="HarmonyOS Sans SC" w:cs="宋体"/>
                <w:b/>
                <w:bCs/>
                <w:color w:val="FFFFFF"/>
                <w:sz w:val="20"/>
                <w:szCs w:val="20"/>
                <w:lang w:val="en-US" w:eastAsia="zh-CN"/>
              </w:rPr>
            </w:pPr>
            <w:r w:rsidRPr="00A927B5">
              <w:rPr>
                <w:rFonts w:ascii="HarmonyOS Sans SC" w:eastAsia="HarmonyOS Sans SC" w:hAnsi="HarmonyOS Sans SC" w:cs="宋体" w:hint="eastAsia"/>
                <w:b/>
                <w:bCs/>
                <w:color w:val="FFFFFF"/>
                <w:sz w:val="20"/>
                <w:szCs w:val="20"/>
                <w:lang w:val="en-US" w:eastAsia="zh-CN"/>
              </w:rPr>
              <w:t>端子名称</w:t>
            </w:r>
          </w:p>
        </w:tc>
        <w:tc>
          <w:tcPr>
            <w:tcW w:w="2440" w:type="dxa"/>
            <w:tcBorders>
              <w:top w:val="single" w:sz="8" w:space="0" w:color="4F81BD"/>
              <w:left w:val="nil"/>
              <w:bottom w:val="single" w:sz="8" w:space="0" w:color="4F81BD"/>
              <w:right w:val="single" w:sz="8" w:space="0" w:color="FFFFFF"/>
            </w:tcBorders>
            <w:shd w:val="clear" w:color="000000" w:fill="4F81BD"/>
            <w:noWrap/>
            <w:vAlign w:val="center"/>
            <w:hideMark/>
          </w:tcPr>
          <w:p w14:paraId="69428F25" w14:textId="77777777" w:rsidR="00416F9F" w:rsidRPr="00A927B5" w:rsidRDefault="00416F9F" w:rsidP="00416F9F">
            <w:pPr>
              <w:jc w:val="center"/>
              <w:rPr>
                <w:rFonts w:ascii="HarmonyOS Sans SC" w:eastAsia="HarmonyOS Sans SC" w:hAnsi="HarmonyOS Sans SC" w:cs="宋体"/>
                <w:b/>
                <w:bCs/>
                <w:color w:val="FFFFFF"/>
                <w:sz w:val="20"/>
                <w:szCs w:val="20"/>
                <w:lang w:val="en-US" w:eastAsia="zh-CN"/>
              </w:rPr>
            </w:pPr>
            <w:r w:rsidRPr="00A927B5">
              <w:rPr>
                <w:rFonts w:ascii="HarmonyOS Sans SC" w:eastAsia="HarmonyOS Sans SC" w:hAnsi="HarmonyOS Sans SC" w:cs="宋体" w:hint="eastAsia"/>
                <w:b/>
                <w:bCs/>
                <w:color w:val="FFFFFF"/>
                <w:sz w:val="20"/>
                <w:szCs w:val="20"/>
                <w:lang w:val="en-US" w:eastAsia="zh-CN"/>
              </w:rPr>
              <w:t>端子定义</w:t>
            </w:r>
          </w:p>
        </w:tc>
        <w:tc>
          <w:tcPr>
            <w:tcW w:w="4820" w:type="dxa"/>
            <w:tcBorders>
              <w:top w:val="single" w:sz="8" w:space="0" w:color="4F81BD"/>
              <w:left w:val="nil"/>
              <w:bottom w:val="single" w:sz="8" w:space="0" w:color="4F81BD"/>
              <w:right w:val="single" w:sz="8" w:space="0" w:color="FFFFFF"/>
            </w:tcBorders>
            <w:shd w:val="clear" w:color="000000" w:fill="4F81BD"/>
            <w:noWrap/>
            <w:vAlign w:val="center"/>
            <w:hideMark/>
          </w:tcPr>
          <w:p w14:paraId="397A64F2" w14:textId="77777777" w:rsidR="00416F9F" w:rsidRPr="00A927B5" w:rsidRDefault="00416F9F" w:rsidP="00416F9F">
            <w:pPr>
              <w:jc w:val="center"/>
              <w:rPr>
                <w:rFonts w:ascii="HarmonyOS Sans SC" w:eastAsia="HarmonyOS Sans SC" w:hAnsi="HarmonyOS Sans SC" w:cs="宋体"/>
                <w:b/>
                <w:bCs/>
                <w:color w:val="FFFFFF"/>
                <w:sz w:val="20"/>
                <w:szCs w:val="20"/>
                <w:lang w:val="en-US" w:eastAsia="zh-CN"/>
              </w:rPr>
            </w:pPr>
            <w:r w:rsidRPr="00A927B5">
              <w:rPr>
                <w:rFonts w:ascii="HarmonyOS Sans SC" w:eastAsia="HarmonyOS Sans SC" w:hAnsi="HarmonyOS Sans SC" w:cs="宋体" w:hint="eastAsia"/>
                <w:b/>
                <w:bCs/>
                <w:color w:val="FFFFFF"/>
                <w:sz w:val="20"/>
                <w:szCs w:val="20"/>
                <w:lang w:val="en-US" w:eastAsia="zh-CN"/>
              </w:rPr>
              <w:t>信号规格</w:t>
            </w:r>
          </w:p>
        </w:tc>
      </w:tr>
      <w:tr w:rsidR="00416F9F" w:rsidRPr="00A927B5" w14:paraId="2E9B0162"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5C44ECED"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1</w:t>
            </w:r>
          </w:p>
        </w:tc>
        <w:tc>
          <w:tcPr>
            <w:tcW w:w="1760" w:type="dxa"/>
            <w:tcBorders>
              <w:top w:val="nil"/>
              <w:left w:val="nil"/>
              <w:bottom w:val="single" w:sz="8" w:space="0" w:color="95B3D7"/>
              <w:right w:val="single" w:sz="8" w:space="0" w:color="95B3D7"/>
            </w:tcBorders>
            <w:shd w:val="clear" w:color="000000" w:fill="DBE5F1"/>
            <w:noWrap/>
            <w:vAlign w:val="center"/>
            <w:hideMark/>
          </w:tcPr>
          <w:p w14:paraId="5B422746"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SWITCH1</w:t>
            </w:r>
          </w:p>
        </w:tc>
        <w:tc>
          <w:tcPr>
            <w:tcW w:w="2440" w:type="dxa"/>
            <w:tcBorders>
              <w:top w:val="nil"/>
              <w:left w:val="nil"/>
              <w:bottom w:val="single" w:sz="8" w:space="0" w:color="95B3D7"/>
              <w:right w:val="single" w:sz="8" w:space="0" w:color="95B3D7"/>
            </w:tcBorders>
            <w:shd w:val="clear" w:color="000000" w:fill="DBE5F1"/>
            <w:noWrap/>
            <w:vAlign w:val="center"/>
            <w:hideMark/>
          </w:tcPr>
          <w:p w14:paraId="13E986D8"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eastAsia="zh-CN"/>
              </w:rPr>
              <w:t>数字输入</w:t>
            </w:r>
          </w:p>
        </w:tc>
        <w:tc>
          <w:tcPr>
            <w:tcW w:w="4820" w:type="dxa"/>
            <w:tcBorders>
              <w:top w:val="nil"/>
              <w:left w:val="nil"/>
              <w:bottom w:val="single" w:sz="8" w:space="0" w:color="95B3D7"/>
              <w:right w:val="single" w:sz="8" w:space="0" w:color="95B3D7"/>
            </w:tcBorders>
            <w:shd w:val="clear" w:color="000000" w:fill="DBE5F1"/>
            <w:noWrap/>
            <w:vAlign w:val="center"/>
            <w:hideMark/>
          </w:tcPr>
          <w:p w14:paraId="00E6BADB"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eastAsia="zh-CN"/>
              </w:rPr>
              <w:t>数字量输入，0/24V，高电平有效</w:t>
            </w:r>
          </w:p>
        </w:tc>
      </w:tr>
      <w:tr w:rsidR="00416F9F" w:rsidRPr="00A927B5" w14:paraId="57CAE36F"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0B90CB52"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2</w:t>
            </w:r>
          </w:p>
        </w:tc>
        <w:tc>
          <w:tcPr>
            <w:tcW w:w="1760" w:type="dxa"/>
            <w:tcBorders>
              <w:top w:val="nil"/>
              <w:left w:val="nil"/>
              <w:bottom w:val="single" w:sz="8" w:space="0" w:color="95B3D7"/>
              <w:right w:val="single" w:sz="8" w:space="0" w:color="95B3D7"/>
            </w:tcBorders>
            <w:shd w:val="clear" w:color="auto" w:fill="auto"/>
            <w:noWrap/>
            <w:vAlign w:val="center"/>
            <w:hideMark/>
          </w:tcPr>
          <w:p w14:paraId="4CD4C90A"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eastAsia="zh-CN"/>
              </w:rPr>
              <w:t>预留</w:t>
            </w:r>
          </w:p>
        </w:tc>
        <w:tc>
          <w:tcPr>
            <w:tcW w:w="2440" w:type="dxa"/>
            <w:tcBorders>
              <w:top w:val="nil"/>
              <w:left w:val="nil"/>
              <w:bottom w:val="single" w:sz="8" w:space="0" w:color="95B3D7"/>
              <w:right w:val="single" w:sz="8" w:space="0" w:color="95B3D7"/>
            </w:tcBorders>
            <w:shd w:val="clear" w:color="auto" w:fill="auto"/>
            <w:noWrap/>
            <w:vAlign w:val="center"/>
            <w:hideMark/>
          </w:tcPr>
          <w:p w14:paraId="1A316854"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c>
          <w:tcPr>
            <w:tcW w:w="4820" w:type="dxa"/>
            <w:tcBorders>
              <w:top w:val="nil"/>
              <w:left w:val="nil"/>
              <w:bottom w:val="single" w:sz="8" w:space="0" w:color="95B3D7"/>
              <w:right w:val="single" w:sz="8" w:space="0" w:color="95B3D7"/>
            </w:tcBorders>
            <w:shd w:val="clear" w:color="auto" w:fill="auto"/>
            <w:noWrap/>
            <w:vAlign w:val="center"/>
            <w:hideMark/>
          </w:tcPr>
          <w:p w14:paraId="747C18A8"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r>
      <w:tr w:rsidR="00416F9F" w:rsidRPr="00A927B5" w14:paraId="6C5FAF1C"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1D8403A6"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3</w:t>
            </w:r>
          </w:p>
        </w:tc>
        <w:tc>
          <w:tcPr>
            <w:tcW w:w="1760" w:type="dxa"/>
            <w:tcBorders>
              <w:top w:val="nil"/>
              <w:left w:val="nil"/>
              <w:bottom w:val="single" w:sz="8" w:space="0" w:color="95B3D7"/>
              <w:right w:val="single" w:sz="8" w:space="0" w:color="95B3D7"/>
            </w:tcBorders>
            <w:shd w:val="clear" w:color="000000" w:fill="DBE5F1"/>
            <w:noWrap/>
            <w:vAlign w:val="center"/>
            <w:hideMark/>
          </w:tcPr>
          <w:p w14:paraId="6C8CC77A"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KSI COIL RETURN</w:t>
            </w:r>
          </w:p>
        </w:tc>
        <w:tc>
          <w:tcPr>
            <w:tcW w:w="2440" w:type="dxa"/>
            <w:tcBorders>
              <w:top w:val="nil"/>
              <w:left w:val="nil"/>
              <w:bottom w:val="single" w:sz="8" w:space="0" w:color="95B3D7"/>
              <w:right w:val="single" w:sz="8" w:space="0" w:color="95B3D7"/>
            </w:tcBorders>
            <w:shd w:val="clear" w:color="000000" w:fill="DBE5F1"/>
            <w:noWrap/>
            <w:vAlign w:val="center"/>
            <w:hideMark/>
          </w:tcPr>
          <w:p w14:paraId="6FCD7ACB"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hint="eastAsia"/>
                <w:color w:val="000000"/>
                <w:sz w:val="20"/>
                <w:szCs w:val="20"/>
                <w:lang w:val="en-US" w:eastAsia="zh-CN"/>
              </w:rPr>
              <w:t>主接触器输出</w:t>
            </w:r>
            <w:r w:rsidRPr="00A927B5">
              <w:rPr>
                <w:rFonts w:ascii="HarmonyOS Sans SC" w:eastAsia="HarmonyOS Sans SC" w:hAnsi="HarmonyOS Sans SC" w:cs="宋体"/>
                <w:color w:val="000000"/>
                <w:sz w:val="20"/>
                <w:szCs w:val="20"/>
                <w:lang w:val="en-US" w:eastAsia="zh-CN"/>
              </w:rPr>
              <w:t>+</w:t>
            </w:r>
          </w:p>
        </w:tc>
        <w:tc>
          <w:tcPr>
            <w:tcW w:w="4820" w:type="dxa"/>
            <w:tcBorders>
              <w:top w:val="nil"/>
              <w:left w:val="nil"/>
              <w:bottom w:val="single" w:sz="8" w:space="0" w:color="95B3D7"/>
              <w:right w:val="single" w:sz="8" w:space="0" w:color="95B3D7"/>
            </w:tcBorders>
            <w:shd w:val="clear" w:color="000000" w:fill="DBE5F1"/>
            <w:noWrap/>
            <w:vAlign w:val="center"/>
            <w:hideMark/>
          </w:tcPr>
          <w:p w14:paraId="38ECB81B"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0/24V，高电平有效，最大电流12A</w:t>
            </w:r>
          </w:p>
        </w:tc>
      </w:tr>
      <w:tr w:rsidR="00416F9F" w:rsidRPr="00A927B5" w14:paraId="3099BBD6"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2DCDB411"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4</w:t>
            </w:r>
          </w:p>
        </w:tc>
        <w:tc>
          <w:tcPr>
            <w:tcW w:w="1760" w:type="dxa"/>
            <w:tcBorders>
              <w:top w:val="nil"/>
              <w:left w:val="nil"/>
              <w:bottom w:val="single" w:sz="8" w:space="0" w:color="95B3D7"/>
              <w:right w:val="single" w:sz="8" w:space="0" w:color="95B3D7"/>
            </w:tcBorders>
            <w:shd w:val="clear" w:color="auto" w:fill="auto"/>
            <w:noWrap/>
            <w:vAlign w:val="center"/>
            <w:hideMark/>
          </w:tcPr>
          <w:p w14:paraId="4781C36C"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DRIVER3</w:t>
            </w:r>
          </w:p>
        </w:tc>
        <w:tc>
          <w:tcPr>
            <w:tcW w:w="2440" w:type="dxa"/>
            <w:tcBorders>
              <w:top w:val="nil"/>
              <w:left w:val="nil"/>
              <w:bottom w:val="single" w:sz="8" w:space="0" w:color="95B3D7"/>
              <w:right w:val="single" w:sz="8" w:space="0" w:color="95B3D7"/>
            </w:tcBorders>
            <w:shd w:val="clear" w:color="auto" w:fill="auto"/>
            <w:noWrap/>
            <w:vAlign w:val="center"/>
            <w:hideMark/>
          </w:tcPr>
          <w:p w14:paraId="5832D881"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多路阀驱动输出</w:t>
            </w:r>
          </w:p>
        </w:tc>
        <w:tc>
          <w:tcPr>
            <w:tcW w:w="4820" w:type="dxa"/>
            <w:tcBorders>
              <w:top w:val="nil"/>
              <w:left w:val="nil"/>
              <w:bottom w:val="single" w:sz="8" w:space="0" w:color="95B3D7"/>
              <w:right w:val="single" w:sz="8" w:space="0" w:color="95B3D7"/>
            </w:tcBorders>
            <w:shd w:val="clear" w:color="auto" w:fill="auto"/>
            <w:noWrap/>
            <w:vAlign w:val="center"/>
            <w:hideMark/>
          </w:tcPr>
          <w:p w14:paraId="31A8B7A3"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高功率输出，200HZ，2A</w:t>
            </w:r>
          </w:p>
        </w:tc>
      </w:tr>
      <w:tr w:rsidR="00416F9F" w:rsidRPr="00A927B5" w14:paraId="409332BB"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14C7CF7F"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lastRenderedPageBreak/>
              <w:t>5</w:t>
            </w:r>
          </w:p>
        </w:tc>
        <w:tc>
          <w:tcPr>
            <w:tcW w:w="1760" w:type="dxa"/>
            <w:tcBorders>
              <w:top w:val="nil"/>
              <w:left w:val="nil"/>
              <w:bottom w:val="single" w:sz="8" w:space="0" w:color="95B3D7"/>
              <w:right w:val="single" w:sz="8" w:space="0" w:color="95B3D7"/>
            </w:tcBorders>
            <w:shd w:val="clear" w:color="000000" w:fill="DBE5F1"/>
            <w:noWrap/>
            <w:vAlign w:val="center"/>
            <w:hideMark/>
          </w:tcPr>
          <w:p w14:paraId="506FEAF1"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I/O GND</w:t>
            </w:r>
          </w:p>
        </w:tc>
        <w:tc>
          <w:tcPr>
            <w:tcW w:w="2440" w:type="dxa"/>
            <w:tcBorders>
              <w:top w:val="nil"/>
              <w:left w:val="nil"/>
              <w:bottom w:val="single" w:sz="8" w:space="0" w:color="95B3D7"/>
              <w:right w:val="single" w:sz="8" w:space="0" w:color="95B3D7"/>
            </w:tcBorders>
            <w:shd w:val="clear" w:color="000000" w:fill="DBE5F1"/>
            <w:noWrap/>
            <w:vAlign w:val="center"/>
            <w:hideMark/>
          </w:tcPr>
          <w:p w14:paraId="7094F50B"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GND</w:t>
            </w:r>
          </w:p>
        </w:tc>
        <w:tc>
          <w:tcPr>
            <w:tcW w:w="4820" w:type="dxa"/>
            <w:tcBorders>
              <w:top w:val="nil"/>
              <w:left w:val="nil"/>
              <w:bottom w:val="single" w:sz="8" w:space="0" w:color="95B3D7"/>
              <w:right w:val="single" w:sz="8" w:space="0" w:color="95B3D7"/>
            </w:tcBorders>
            <w:shd w:val="clear" w:color="000000" w:fill="DBE5F1"/>
            <w:noWrap/>
            <w:vAlign w:val="center"/>
            <w:hideMark/>
          </w:tcPr>
          <w:p w14:paraId="1D898A81"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r>
      <w:tr w:rsidR="00416F9F" w:rsidRPr="00A927B5" w14:paraId="43915125"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6A0E0ECA"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6</w:t>
            </w:r>
          </w:p>
        </w:tc>
        <w:tc>
          <w:tcPr>
            <w:tcW w:w="1760" w:type="dxa"/>
            <w:tcBorders>
              <w:top w:val="nil"/>
              <w:left w:val="nil"/>
              <w:bottom w:val="single" w:sz="8" w:space="0" w:color="95B3D7"/>
              <w:right w:val="single" w:sz="8" w:space="0" w:color="95B3D7"/>
            </w:tcBorders>
            <w:shd w:val="clear" w:color="auto" w:fill="auto"/>
            <w:noWrap/>
            <w:vAlign w:val="center"/>
            <w:hideMark/>
          </w:tcPr>
          <w:p w14:paraId="385A59F0"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SWITCH3</w:t>
            </w:r>
          </w:p>
        </w:tc>
        <w:tc>
          <w:tcPr>
            <w:tcW w:w="2440" w:type="dxa"/>
            <w:tcBorders>
              <w:top w:val="nil"/>
              <w:left w:val="nil"/>
              <w:bottom w:val="single" w:sz="8" w:space="0" w:color="95B3D7"/>
              <w:right w:val="single" w:sz="8" w:space="0" w:color="95B3D7"/>
            </w:tcBorders>
            <w:shd w:val="clear" w:color="auto" w:fill="auto"/>
            <w:noWrap/>
            <w:vAlign w:val="center"/>
            <w:hideMark/>
          </w:tcPr>
          <w:p w14:paraId="7D391E01"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数字输入</w:t>
            </w:r>
          </w:p>
        </w:tc>
        <w:tc>
          <w:tcPr>
            <w:tcW w:w="4820" w:type="dxa"/>
            <w:tcBorders>
              <w:top w:val="nil"/>
              <w:left w:val="nil"/>
              <w:bottom w:val="single" w:sz="8" w:space="0" w:color="95B3D7"/>
              <w:right w:val="single" w:sz="8" w:space="0" w:color="95B3D7"/>
            </w:tcBorders>
            <w:shd w:val="clear" w:color="auto" w:fill="auto"/>
            <w:noWrap/>
            <w:vAlign w:val="center"/>
            <w:hideMark/>
          </w:tcPr>
          <w:p w14:paraId="13411A0E"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数字量输入，0/24V，高电平有效</w:t>
            </w:r>
          </w:p>
        </w:tc>
      </w:tr>
      <w:tr w:rsidR="00416F9F" w:rsidRPr="00A927B5" w14:paraId="4DB5711D"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38E2CBEA"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7</w:t>
            </w:r>
          </w:p>
        </w:tc>
        <w:tc>
          <w:tcPr>
            <w:tcW w:w="1760" w:type="dxa"/>
            <w:tcBorders>
              <w:top w:val="nil"/>
              <w:left w:val="nil"/>
              <w:bottom w:val="single" w:sz="8" w:space="0" w:color="95B3D7"/>
              <w:right w:val="single" w:sz="8" w:space="0" w:color="95B3D7"/>
            </w:tcBorders>
            <w:shd w:val="clear" w:color="000000" w:fill="DBE5F1"/>
            <w:noWrap/>
            <w:vAlign w:val="center"/>
            <w:hideMark/>
          </w:tcPr>
          <w:p w14:paraId="6FB590D1"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SWITCH4/ENC1_C</w:t>
            </w:r>
          </w:p>
        </w:tc>
        <w:tc>
          <w:tcPr>
            <w:tcW w:w="2440" w:type="dxa"/>
            <w:tcBorders>
              <w:top w:val="nil"/>
              <w:left w:val="nil"/>
              <w:bottom w:val="single" w:sz="8" w:space="0" w:color="95B3D7"/>
              <w:right w:val="single" w:sz="8" w:space="0" w:color="95B3D7"/>
            </w:tcBorders>
            <w:shd w:val="clear" w:color="000000" w:fill="DBE5F1"/>
            <w:noWrap/>
            <w:vAlign w:val="center"/>
            <w:hideMark/>
          </w:tcPr>
          <w:p w14:paraId="2381A6B3"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数字输入/增量编码器C相</w:t>
            </w:r>
          </w:p>
        </w:tc>
        <w:tc>
          <w:tcPr>
            <w:tcW w:w="4820" w:type="dxa"/>
            <w:tcBorders>
              <w:top w:val="nil"/>
              <w:left w:val="nil"/>
              <w:bottom w:val="single" w:sz="8" w:space="0" w:color="95B3D7"/>
              <w:right w:val="single" w:sz="8" w:space="0" w:color="95B3D7"/>
            </w:tcBorders>
            <w:shd w:val="clear" w:color="000000" w:fill="DBE5F1"/>
            <w:noWrap/>
            <w:vAlign w:val="center"/>
            <w:hideMark/>
          </w:tcPr>
          <w:p w14:paraId="3FE4F5C6"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r>
      <w:tr w:rsidR="00416F9F" w:rsidRPr="00A927B5" w14:paraId="00D6DD6D"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44C14A9D"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8</w:t>
            </w:r>
          </w:p>
        </w:tc>
        <w:tc>
          <w:tcPr>
            <w:tcW w:w="1760" w:type="dxa"/>
            <w:tcBorders>
              <w:top w:val="nil"/>
              <w:left w:val="nil"/>
              <w:bottom w:val="single" w:sz="8" w:space="0" w:color="95B3D7"/>
              <w:right w:val="single" w:sz="8" w:space="0" w:color="95B3D7"/>
            </w:tcBorders>
            <w:shd w:val="clear" w:color="auto" w:fill="auto"/>
            <w:noWrap/>
            <w:vAlign w:val="center"/>
            <w:hideMark/>
          </w:tcPr>
          <w:p w14:paraId="46584426"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+12V</w:t>
            </w:r>
          </w:p>
        </w:tc>
        <w:tc>
          <w:tcPr>
            <w:tcW w:w="2440" w:type="dxa"/>
            <w:tcBorders>
              <w:top w:val="nil"/>
              <w:left w:val="nil"/>
              <w:bottom w:val="single" w:sz="8" w:space="0" w:color="95B3D7"/>
              <w:right w:val="single" w:sz="8" w:space="0" w:color="95B3D7"/>
            </w:tcBorders>
            <w:shd w:val="clear" w:color="auto" w:fill="auto"/>
            <w:noWrap/>
            <w:vAlign w:val="center"/>
            <w:hideMark/>
          </w:tcPr>
          <w:p w14:paraId="433B3AD9"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+12V 电源</w:t>
            </w:r>
          </w:p>
        </w:tc>
        <w:tc>
          <w:tcPr>
            <w:tcW w:w="4820" w:type="dxa"/>
            <w:tcBorders>
              <w:top w:val="nil"/>
              <w:left w:val="nil"/>
              <w:bottom w:val="single" w:sz="8" w:space="0" w:color="95B3D7"/>
              <w:right w:val="single" w:sz="8" w:space="0" w:color="95B3D7"/>
            </w:tcBorders>
            <w:shd w:val="clear" w:color="auto" w:fill="auto"/>
            <w:noWrap/>
            <w:vAlign w:val="center"/>
            <w:hideMark/>
          </w:tcPr>
          <w:p w14:paraId="524D76E4"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+12V 电源</w:t>
            </w:r>
          </w:p>
        </w:tc>
      </w:tr>
      <w:tr w:rsidR="00416F9F" w:rsidRPr="00A927B5" w14:paraId="0A1D3F02"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4DF954D8"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9</w:t>
            </w:r>
          </w:p>
        </w:tc>
        <w:tc>
          <w:tcPr>
            <w:tcW w:w="1760" w:type="dxa"/>
            <w:tcBorders>
              <w:top w:val="nil"/>
              <w:left w:val="nil"/>
              <w:bottom w:val="single" w:sz="8" w:space="0" w:color="95B3D7"/>
              <w:right w:val="single" w:sz="8" w:space="0" w:color="95B3D7"/>
            </w:tcBorders>
            <w:shd w:val="clear" w:color="000000" w:fill="DBE5F1"/>
            <w:noWrap/>
            <w:vAlign w:val="center"/>
            <w:hideMark/>
          </w:tcPr>
          <w:p w14:paraId="7138CFCA"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DRIVER4</w:t>
            </w:r>
          </w:p>
        </w:tc>
        <w:tc>
          <w:tcPr>
            <w:tcW w:w="2440" w:type="dxa"/>
            <w:tcBorders>
              <w:top w:val="nil"/>
              <w:left w:val="nil"/>
              <w:bottom w:val="single" w:sz="8" w:space="0" w:color="95B3D7"/>
              <w:right w:val="single" w:sz="8" w:space="0" w:color="95B3D7"/>
            </w:tcBorders>
            <w:shd w:val="clear" w:color="000000" w:fill="DBE5F1"/>
            <w:noWrap/>
            <w:vAlign w:val="center"/>
            <w:hideMark/>
          </w:tcPr>
          <w:p w14:paraId="2B885E36"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多路阀驱动输出</w:t>
            </w:r>
          </w:p>
        </w:tc>
        <w:tc>
          <w:tcPr>
            <w:tcW w:w="4820" w:type="dxa"/>
            <w:tcBorders>
              <w:top w:val="nil"/>
              <w:left w:val="nil"/>
              <w:bottom w:val="single" w:sz="8" w:space="0" w:color="95B3D7"/>
              <w:right w:val="single" w:sz="8" w:space="0" w:color="95B3D7"/>
            </w:tcBorders>
            <w:shd w:val="clear" w:color="000000" w:fill="DBE5F1"/>
            <w:noWrap/>
            <w:vAlign w:val="center"/>
            <w:hideMark/>
          </w:tcPr>
          <w:p w14:paraId="299311C3"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高功率输出，200HZ，2A：</w:t>
            </w:r>
          </w:p>
        </w:tc>
      </w:tr>
      <w:tr w:rsidR="00416F9F" w:rsidRPr="00A927B5" w14:paraId="1FDF56EF"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1F06E90D"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10</w:t>
            </w:r>
          </w:p>
        </w:tc>
        <w:tc>
          <w:tcPr>
            <w:tcW w:w="1760" w:type="dxa"/>
            <w:tcBorders>
              <w:top w:val="nil"/>
              <w:left w:val="nil"/>
              <w:bottom w:val="single" w:sz="8" w:space="0" w:color="95B3D7"/>
              <w:right w:val="single" w:sz="8" w:space="0" w:color="95B3D7"/>
            </w:tcBorders>
            <w:shd w:val="clear" w:color="auto" w:fill="auto"/>
            <w:noWrap/>
            <w:vAlign w:val="center"/>
            <w:hideMark/>
          </w:tcPr>
          <w:p w14:paraId="67274979"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KSI</w:t>
            </w:r>
          </w:p>
        </w:tc>
        <w:tc>
          <w:tcPr>
            <w:tcW w:w="2440" w:type="dxa"/>
            <w:tcBorders>
              <w:top w:val="nil"/>
              <w:left w:val="nil"/>
              <w:bottom w:val="single" w:sz="8" w:space="0" w:color="95B3D7"/>
              <w:right w:val="single" w:sz="8" w:space="0" w:color="95B3D7"/>
            </w:tcBorders>
            <w:shd w:val="clear" w:color="auto" w:fill="auto"/>
            <w:noWrap/>
            <w:vAlign w:val="center"/>
            <w:hideMark/>
          </w:tcPr>
          <w:p w14:paraId="693A982C"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钥匙启动输入信号</w:t>
            </w:r>
          </w:p>
        </w:tc>
        <w:tc>
          <w:tcPr>
            <w:tcW w:w="4820" w:type="dxa"/>
            <w:tcBorders>
              <w:top w:val="nil"/>
              <w:left w:val="nil"/>
              <w:bottom w:val="single" w:sz="8" w:space="0" w:color="95B3D7"/>
              <w:right w:val="single" w:sz="8" w:space="0" w:color="95B3D7"/>
            </w:tcBorders>
            <w:shd w:val="clear" w:color="auto" w:fill="auto"/>
            <w:noWrap/>
            <w:vAlign w:val="center"/>
            <w:hideMark/>
          </w:tcPr>
          <w:p w14:paraId="07ECBB6F"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0/24V，高电平有效，最大电流1</w:t>
            </w:r>
          </w:p>
        </w:tc>
      </w:tr>
      <w:tr w:rsidR="00416F9F" w:rsidRPr="00A927B5" w14:paraId="16967227"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5616DED9"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11</w:t>
            </w:r>
          </w:p>
        </w:tc>
        <w:tc>
          <w:tcPr>
            <w:tcW w:w="1760" w:type="dxa"/>
            <w:tcBorders>
              <w:top w:val="nil"/>
              <w:left w:val="nil"/>
              <w:bottom w:val="single" w:sz="8" w:space="0" w:color="95B3D7"/>
              <w:right w:val="single" w:sz="8" w:space="0" w:color="95B3D7"/>
            </w:tcBorders>
            <w:shd w:val="clear" w:color="000000" w:fill="DBE5F1"/>
            <w:noWrap/>
            <w:vAlign w:val="center"/>
            <w:hideMark/>
          </w:tcPr>
          <w:p w14:paraId="4670045F"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DRIVER2</w:t>
            </w:r>
          </w:p>
        </w:tc>
        <w:tc>
          <w:tcPr>
            <w:tcW w:w="2440" w:type="dxa"/>
            <w:tcBorders>
              <w:top w:val="nil"/>
              <w:left w:val="nil"/>
              <w:bottom w:val="single" w:sz="8" w:space="0" w:color="95B3D7"/>
              <w:right w:val="single" w:sz="8" w:space="0" w:color="95B3D7"/>
            </w:tcBorders>
            <w:shd w:val="clear" w:color="000000" w:fill="DBE5F1"/>
            <w:noWrap/>
            <w:vAlign w:val="center"/>
            <w:hideMark/>
          </w:tcPr>
          <w:p w14:paraId="52648CAC"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多路阀驱动输出</w:t>
            </w:r>
          </w:p>
        </w:tc>
        <w:tc>
          <w:tcPr>
            <w:tcW w:w="4820" w:type="dxa"/>
            <w:tcBorders>
              <w:top w:val="nil"/>
              <w:left w:val="nil"/>
              <w:bottom w:val="single" w:sz="8" w:space="0" w:color="95B3D7"/>
              <w:right w:val="single" w:sz="8" w:space="0" w:color="95B3D7"/>
            </w:tcBorders>
            <w:shd w:val="clear" w:color="000000" w:fill="DBE5F1"/>
            <w:noWrap/>
            <w:vAlign w:val="center"/>
            <w:hideMark/>
          </w:tcPr>
          <w:p w14:paraId="76758C5B"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高功率输出，200HZ，2A</w:t>
            </w:r>
          </w:p>
        </w:tc>
      </w:tr>
      <w:tr w:rsidR="00416F9F" w:rsidRPr="00A927B5" w14:paraId="50C73D67"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24A5F5A5"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12</w:t>
            </w:r>
          </w:p>
        </w:tc>
        <w:tc>
          <w:tcPr>
            <w:tcW w:w="1760" w:type="dxa"/>
            <w:tcBorders>
              <w:top w:val="nil"/>
              <w:left w:val="nil"/>
              <w:bottom w:val="single" w:sz="8" w:space="0" w:color="95B3D7"/>
              <w:right w:val="single" w:sz="8" w:space="0" w:color="95B3D7"/>
            </w:tcBorders>
            <w:shd w:val="clear" w:color="auto" w:fill="auto"/>
            <w:noWrap/>
            <w:vAlign w:val="center"/>
            <w:hideMark/>
          </w:tcPr>
          <w:p w14:paraId="0DCD8C9E"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DRIVER1</w:t>
            </w:r>
          </w:p>
        </w:tc>
        <w:tc>
          <w:tcPr>
            <w:tcW w:w="2440" w:type="dxa"/>
            <w:tcBorders>
              <w:top w:val="nil"/>
              <w:left w:val="nil"/>
              <w:bottom w:val="single" w:sz="8" w:space="0" w:color="95B3D7"/>
              <w:right w:val="single" w:sz="8" w:space="0" w:color="95B3D7"/>
            </w:tcBorders>
            <w:shd w:val="clear" w:color="auto" w:fill="auto"/>
            <w:noWrap/>
            <w:vAlign w:val="center"/>
            <w:hideMark/>
          </w:tcPr>
          <w:p w14:paraId="21983C6D"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主接触器输出-</w:t>
            </w:r>
          </w:p>
        </w:tc>
        <w:tc>
          <w:tcPr>
            <w:tcW w:w="4820" w:type="dxa"/>
            <w:tcBorders>
              <w:top w:val="nil"/>
              <w:left w:val="nil"/>
              <w:bottom w:val="single" w:sz="8" w:space="0" w:color="95B3D7"/>
              <w:right w:val="single" w:sz="8" w:space="0" w:color="95B3D7"/>
            </w:tcBorders>
            <w:shd w:val="clear" w:color="auto" w:fill="auto"/>
            <w:noWrap/>
            <w:vAlign w:val="center"/>
            <w:hideMark/>
          </w:tcPr>
          <w:p w14:paraId="6852EFD2"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高功率输出，200H2，2A</w:t>
            </w:r>
          </w:p>
        </w:tc>
      </w:tr>
      <w:tr w:rsidR="00416F9F" w:rsidRPr="00A927B5" w14:paraId="23D83E3F"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068B8AC3"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13</w:t>
            </w:r>
          </w:p>
        </w:tc>
        <w:tc>
          <w:tcPr>
            <w:tcW w:w="1760" w:type="dxa"/>
            <w:tcBorders>
              <w:top w:val="nil"/>
              <w:left w:val="nil"/>
              <w:bottom w:val="single" w:sz="8" w:space="0" w:color="95B3D7"/>
              <w:right w:val="single" w:sz="8" w:space="0" w:color="95B3D7"/>
            </w:tcBorders>
            <w:shd w:val="clear" w:color="000000" w:fill="DBE5F1"/>
            <w:noWrap/>
            <w:vAlign w:val="center"/>
            <w:hideMark/>
          </w:tcPr>
          <w:p w14:paraId="3257155C"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ENC B</w:t>
            </w:r>
          </w:p>
        </w:tc>
        <w:tc>
          <w:tcPr>
            <w:tcW w:w="2440" w:type="dxa"/>
            <w:tcBorders>
              <w:top w:val="nil"/>
              <w:left w:val="nil"/>
              <w:bottom w:val="single" w:sz="8" w:space="0" w:color="95B3D7"/>
              <w:right w:val="single" w:sz="8" w:space="0" w:color="95B3D7"/>
            </w:tcBorders>
            <w:shd w:val="clear" w:color="000000" w:fill="DBE5F1"/>
            <w:noWrap/>
            <w:vAlign w:val="center"/>
            <w:hideMark/>
          </w:tcPr>
          <w:p w14:paraId="51DB3EF1"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增量编码器</w:t>
            </w:r>
          </w:p>
        </w:tc>
        <w:tc>
          <w:tcPr>
            <w:tcW w:w="4820" w:type="dxa"/>
            <w:tcBorders>
              <w:top w:val="nil"/>
              <w:left w:val="nil"/>
              <w:bottom w:val="single" w:sz="8" w:space="0" w:color="95B3D7"/>
              <w:right w:val="single" w:sz="8" w:space="0" w:color="95B3D7"/>
            </w:tcBorders>
            <w:shd w:val="clear" w:color="000000" w:fill="DBE5F1"/>
            <w:noWrap/>
            <w:vAlign w:val="center"/>
            <w:hideMark/>
          </w:tcPr>
          <w:p w14:paraId="630A7931"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hint="eastAsia"/>
                <w:color w:val="000000"/>
                <w:sz w:val="20"/>
                <w:szCs w:val="20"/>
                <w:lang w:val="en-US" w:eastAsia="zh-CN"/>
              </w:rPr>
              <w:t>异步电机，传感器</w:t>
            </w:r>
            <w:r w:rsidRPr="00A927B5">
              <w:rPr>
                <w:rFonts w:ascii="HarmonyOS Sans SC" w:eastAsia="HarmonyOS Sans SC" w:hAnsi="HarmonyOS Sans SC" w:cs="宋体"/>
                <w:color w:val="000000"/>
                <w:sz w:val="20"/>
                <w:szCs w:val="20"/>
                <w:lang w:val="en-US" w:eastAsia="zh-CN"/>
              </w:rPr>
              <w:t>B</w:t>
            </w:r>
            <w:r w:rsidRPr="00A927B5">
              <w:rPr>
                <w:rFonts w:ascii="HarmonyOS Sans SC" w:eastAsia="HarmonyOS Sans SC" w:hAnsi="HarmonyOS Sans SC" w:cs="宋体" w:hint="eastAsia"/>
                <w:color w:val="000000"/>
                <w:sz w:val="20"/>
                <w:szCs w:val="20"/>
                <w:lang w:val="en-US" w:eastAsia="zh-CN"/>
              </w:rPr>
              <w:t>信号</w:t>
            </w:r>
          </w:p>
        </w:tc>
      </w:tr>
      <w:tr w:rsidR="00416F9F" w:rsidRPr="00A927B5" w14:paraId="46247E83"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39D8AA83"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14</w:t>
            </w:r>
          </w:p>
        </w:tc>
        <w:tc>
          <w:tcPr>
            <w:tcW w:w="1760" w:type="dxa"/>
            <w:tcBorders>
              <w:top w:val="nil"/>
              <w:left w:val="nil"/>
              <w:bottom w:val="single" w:sz="8" w:space="0" w:color="95B3D7"/>
              <w:right w:val="single" w:sz="8" w:space="0" w:color="95B3D7"/>
            </w:tcBorders>
            <w:shd w:val="clear" w:color="auto" w:fill="auto"/>
            <w:noWrap/>
            <w:vAlign w:val="center"/>
            <w:hideMark/>
          </w:tcPr>
          <w:p w14:paraId="48124333"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ENC A</w:t>
            </w:r>
          </w:p>
        </w:tc>
        <w:tc>
          <w:tcPr>
            <w:tcW w:w="2440" w:type="dxa"/>
            <w:tcBorders>
              <w:top w:val="nil"/>
              <w:left w:val="nil"/>
              <w:bottom w:val="single" w:sz="8" w:space="0" w:color="95B3D7"/>
              <w:right w:val="single" w:sz="8" w:space="0" w:color="95B3D7"/>
            </w:tcBorders>
            <w:shd w:val="clear" w:color="auto" w:fill="auto"/>
            <w:noWrap/>
            <w:vAlign w:val="center"/>
            <w:hideMark/>
          </w:tcPr>
          <w:p w14:paraId="7FA8CCAC"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增量编码器</w:t>
            </w:r>
          </w:p>
        </w:tc>
        <w:tc>
          <w:tcPr>
            <w:tcW w:w="4820" w:type="dxa"/>
            <w:tcBorders>
              <w:top w:val="nil"/>
              <w:left w:val="nil"/>
              <w:bottom w:val="single" w:sz="8" w:space="0" w:color="95B3D7"/>
              <w:right w:val="single" w:sz="8" w:space="0" w:color="95B3D7"/>
            </w:tcBorders>
            <w:shd w:val="clear" w:color="auto" w:fill="auto"/>
            <w:noWrap/>
            <w:vAlign w:val="center"/>
            <w:hideMark/>
          </w:tcPr>
          <w:p w14:paraId="09C0D7D3"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hint="eastAsia"/>
                <w:color w:val="000000"/>
                <w:sz w:val="20"/>
                <w:szCs w:val="20"/>
                <w:lang w:val="en-US" w:eastAsia="zh-CN"/>
              </w:rPr>
              <w:t>异步电机，传感器</w:t>
            </w:r>
            <w:r w:rsidRPr="00A927B5">
              <w:rPr>
                <w:rFonts w:ascii="HarmonyOS Sans SC" w:eastAsia="HarmonyOS Sans SC" w:hAnsi="HarmonyOS Sans SC" w:cs="宋体"/>
                <w:color w:val="000000"/>
                <w:sz w:val="20"/>
                <w:szCs w:val="20"/>
                <w:lang w:val="en-US" w:eastAsia="zh-CN"/>
              </w:rPr>
              <w:t>A</w:t>
            </w:r>
            <w:r w:rsidRPr="00A927B5">
              <w:rPr>
                <w:rFonts w:ascii="HarmonyOS Sans SC" w:eastAsia="HarmonyOS Sans SC" w:hAnsi="HarmonyOS Sans SC" w:cs="宋体" w:hint="eastAsia"/>
                <w:color w:val="000000"/>
                <w:sz w:val="20"/>
                <w:szCs w:val="20"/>
                <w:lang w:val="en-US" w:eastAsia="zh-CN"/>
              </w:rPr>
              <w:t>信号</w:t>
            </w:r>
          </w:p>
        </w:tc>
      </w:tr>
      <w:tr w:rsidR="00416F9F" w:rsidRPr="00A927B5" w14:paraId="390BA710"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01163EA9"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15</w:t>
            </w:r>
          </w:p>
        </w:tc>
        <w:tc>
          <w:tcPr>
            <w:tcW w:w="1760" w:type="dxa"/>
            <w:tcBorders>
              <w:top w:val="nil"/>
              <w:left w:val="nil"/>
              <w:bottom w:val="single" w:sz="8" w:space="0" w:color="95B3D7"/>
              <w:right w:val="single" w:sz="8" w:space="0" w:color="95B3D7"/>
            </w:tcBorders>
            <w:shd w:val="clear" w:color="000000" w:fill="DBE5F1"/>
            <w:noWrap/>
            <w:vAlign w:val="center"/>
            <w:hideMark/>
          </w:tcPr>
          <w:p w14:paraId="4D6E8F6B"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WIPER/AI1</w:t>
            </w:r>
          </w:p>
        </w:tc>
        <w:tc>
          <w:tcPr>
            <w:tcW w:w="2440" w:type="dxa"/>
            <w:tcBorders>
              <w:top w:val="nil"/>
              <w:left w:val="nil"/>
              <w:bottom w:val="single" w:sz="8" w:space="0" w:color="95B3D7"/>
              <w:right w:val="single" w:sz="8" w:space="0" w:color="95B3D7"/>
            </w:tcBorders>
            <w:shd w:val="clear" w:color="000000" w:fill="DBE5F1"/>
            <w:noWrap/>
            <w:vAlign w:val="center"/>
            <w:hideMark/>
          </w:tcPr>
          <w:p w14:paraId="2580D44A"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油门信号/模拟输入</w:t>
            </w:r>
          </w:p>
        </w:tc>
        <w:tc>
          <w:tcPr>
            <w:tcW w:w="4820" w:type="dxa"/>
            <w:tcBorders>
              <w:top w:val="nil"/>
              <w:left w:val="nil"/>
              <w:bottom w:val="single" w:sz="8" w:space="0" w:color="95B3D7"/>
              <w:right w:val="single" w:sz="8" w:space="0" w:color="95B3D7"/>
            </w:tcBorders>
            <w:shd w:val="clear" w:color="000000" w:fill="DBE5F1"/>
            <w:noWrap/>
            <w:vAlign w:val="center"/>
            <w:hideMark/>
          </w:tcPr>
          <w:p w14:paraId="5A5CE6B5"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输入电压范围0-5V(输入阻抗4，9kQ）；模拟量输入</w:t>
            </w:r>
          </w:p>
        </w:tc>
      </w:tr>
      <w:tr w:rsidR="00416F9F" w:rsidRPr="00A927B5" w14:paraId="2DB1E16E"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0F14ED94"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16</w:t>
            </w:r>
          </w:p>
        </w:tc>
        <w:tc>
          <w:tcPr>
            <w:tcW w:w="1760" w:type="dxa"/>
            <w:tcBorders>
              <w:top w:val="nil"/>
              <w:left w:val="nil"/>
              <w:bottom w:val="single" w:sz="8" w:space="0" w:color="95B3D7"/>
              <w:right w:val="single" w:sz="8" w:space="0" w:color="95B3D7"/>
            </w:tcBorders>
            <w:shd w:val="clear" w:color="auto" w:fill="auto"/>
            <w:noWrap/>
            <w:vAlign w:val="center"/>
            <w:hideMark/>
          </w:tcPr>
          <w:p w14:paraId="30EAF54C"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SWITCH5</w:t>
            </w:r>
          </w:p>
        </w:tc>
        <w:tc>
          <w:tcPr>
            <w:tcW w:w="2440" w:type="dxa"/>
            <w:tcBorders>
              <w:top w:val="nil"/>
              <w:left w:val="nil"/>
              <w:bottom w:val="single" w:sz="8" w:space="0" w:color="95B3D7"/>
              <w:right w:val="single" w:sz="8" w:space="0" w:color="95B3D7"/>
            </w:tcBorders>
            <w:shd w:val="clear" w:color="auto" w:fill="auto"/>
            <w:noWrap/>
            <w:vAlign w:val="center"/>
            <w:hideMark/>
          </w:tcPr>
          <w:p w14:paraId="40D136BB"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数字输入</w:t>
            </w:r>
          </w:p>
        </w:tc>
        <w:tc>
          <w:tcPr>
            <w:tcW w:w="4820" w:type="dxa"/>
            <w:tcBorders>
              <w:top w:val="nil"/>
              <w:left w:val="nil"/>
              <w:bottom w:val="single" w:sz="8" w:space="0" w:color="95B3D7"/>
              <w:right w:val="single" w:sz="8" w:space="0" w:color="95B3D7"/>
            </w:tcBorders>
            <w:shd w:val="clear" w:color="auto" w:fill="auto"/>
            <w:noWrap/>
            <w:vAlign w:val="center"/>
            <w:hideMark/>
          </w:tcPr>
          <w:p w14:paraId="352D80C5"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hint="eastAsia"/>
                <w:color w:val="000000"/>
                <w:sz w:val="20"/>
                <w:szCs w:val="20"/>
                <w:lang w:val="en-US" w:eastAsia="zh-CN"/>
              </w:rPr>
              <w:t>数字量输入，</w:t>
            </w:r>
            <w:r w:rsidRPr="00A927B5">
              <w:rPr>
                <w:rFonts w:ascii="HarmonyOS Sans SC" w:eastAsia="HarmonyOS Sans SC" w:hAnsi="HarmonyOS Sans SC" w:cs="宋体"/>
                <w:color w:val="000000"/>
                <w:sz w:val="20"/>
                <w:szCs w:val="20"/>
                <w:lang w:val="en-US" w:eastAsia="zh-CN"/>
              </w:rPr>
              <w:t>0/24V</w:t>
            </w:r>
            <w:r w:rsidRPr="00A927B5">
              <w:rPr>
                <w:rFonts w:ascii="HarmonyOS Sans SC" w:eastAsia="HarmonyOS Sans SC" w:hAnsi="HarmonyOS Sans SC" w:cs="宋体" w:hint="eastAsia"/>
                <w:color w:val="000000"/>
                <w:sz w:val="20"/>
                <w:szCs w:val="20"/>
                <w:lang w:val="en-US" w:eastAsia="zh-CN"/>
              </w:rPr>
              <w:t>，高电平有效</w:t>
            </w:r>
          </w:p>
        </w:tc>
      </w:tr>
      <w:tr w:rsidR="00416F9F" w:rsidRPr="00A927B5" w14:paraId="2E9136C3"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1C2206F7"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17</w:t>
            </w:r>
          </w:p>
        </w:tc>
        <w:tc>
          <w:tcPr>
            <w:tcW w:w="1760" w:type="dxa"/>
            <w:tcBorders>
              <w:top w:val="nil"/>
              <w:left w:val="nil"/>
              <w:bottom w:val="single" w:sz="8" w:space="0" w:color="95B3D7"/>
              <w:right w:val="single" w:sz="8" w:space="0" w:color="95B3D7"/>
            </w:tcBorders>
            <w:shd w:val="clear" w:color="000000" w:fill="DBE5F1"/>
            <w:noWrap/>
            <w:vAlign w:val="center"/>
            <w:hideMark/>
          </w:tcPr>
          <w:p w14:paraId="6071E894"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SWITCH7</w:t>
            </w:r>
          </w:p>
        </w:tc>
        <w:tc>
          <w:tcPr>
            <w:tcW w:w="2440" w:type="dxa"/>
            <w:tcBorders>
              <w:top w:val="nil"/>
              <w:left w:val="nil"/>
              <w:bottom w:val="single" w:sz="8" w:space="0" w:color="95B3D7"/>
              <w:right w:val="single" w:sz="8" w:space="0" w:color="95B3D7"/>
            </w:tcBorders>
            <w:shd w:val="clear" w:color="000000" w:fill="DBE5F1"/>
            <w:noWrap/>
            <w:vAlign w:val="center"/>
            <w:hideMark/>
          </w:tcPr>
          <w:p w14:paraId="0CF44E1C"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数字输入</w:t>
            </w:r>
          </w:p>
        </w:tc>
        <w:tc>
          <w:tcPr>
            <w:tcW w:w="4820" w:type="dxa"/>
            <w:tcBorders>
              <w:top w:val="nil"/>
              <w:left w:val="nil"/>
              <w:bottom w:val="single" w:sz="8" w:space="0" w:color="95B3D7"/>
              <w:right w:val="single" w:sz="8" w:space="0" w:color="95B3D7"/>
            </w:tcBorders>
            <w:shd w:val="clear" w:color="000000" w:fill="DBE5F1"/>
            <w:noWrap/>
            <w:vAlign w:val="center"/>
            <w:hideMark/>
          </w:tcPr>
          <w:p w14:paraId="13654192"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数字量输入，0/24V，高电平有效</w:t>
            </w:r>
          </w:p>
        </w:tc>
      </w:tr>
      <w:tr w:rsidR="00416F9F" w:rsidRPr="00A927B5" w14:paraId="11D207A9"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13EE9D93"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18</w:t>
            </w:r>
          </w:p>
        </w:tc>
        <w:tc>
          <w:tcPr>
            <w:tcW w:w="1760" w:type="dxa"/>
            <w:tcBorders>
              <w:top w:val="nil"/>
              <w:left w:val="nil"/>
              <w:bottom w:val="single" w:sz="8" w:space="0" w:color="95B3D7"/>
              <w:right w:val="single" w:sz="8" w:space="0" w:color="95B3D7"/>
            </w:tcBorders>
            <w:shd w:val="clear" w:color="auto" w:fill="auto"/>
            <w:noWrap/>
            <w:vAlign w:val="center"/>
            <w:hideMark/>
          </w:tcPr>
          <w:p w14:paraId="441FD5DC"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SWITCH6</w:t>
            </w:r>
          </w:p>
        </w:tc>
        <w:tc>
          <w:tcPr>
            <w:tcW w:w="2440" w:type="dxa"/>
            <w:tcBorders>
              <w:top w:val="nil"/>
              <w:left w:val="nil"/>
              <w:bottom w:val="single" w:sz="8" w:space="0" w:color="95B3D7"/>
              <w:right w:val="single" w:sz="8" w:space="0" w:color="95B3D7"/>
            </w:tcBorders>
            <w:shd w:val="clear" w:color="auto" w:fill="auto"/>
            <w:noWrap/>
            <w:vAlign w:val="center"/>
            <w:hideMark/>
          </w:tcPr>
          <w:p w14:paraId="145C4160"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数字输入</w:t>
            </w:r>
          </w:p>
        </w:tc>
        <w:tc>
          <w:tcPr>
            <w:tcW w:w="4820" w:type="dxa"/>
            <w:tcBorders>
              <w:top w:val="nil"/>
              <w:left w:val="nil"/>
              <w:bottom w:val="single" w:sz="8" w:space="0" w:color="95B3D7"/>
              <w:right w:val="single" w:sz="8" w:space="0" w:color="95B3D7"/>
            </w:tcBorders>
            <w:shd w:val="clear" w:color="auto" w:fill="auto"/>
            <w:noWrap/>
            <w:vAlign w:val="center"/>
            <w:hideMark/>
          </w:tcPr>
          <w:p w14:paraId="3244BB4B"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hint="eastAsia"/>
                <w:color w:val="000000"/>
                <w:sz w:val="20"/>
                <w:szCs w:val="20"/>
                <w:lang w:val="en-US" w:eastAsia="zh-CN"/>
              </w:rPr>
              <w:t>数字量输入：</w:t>
            </w:r>
            <w:r w:rsidRPr="00A927B5">
              <w:rPr>
                <w:rFonts w:ascii="HarmonyOS Sans SC" w:eastAsia="HarmonyOS Sans SC" w:hAnsi="HarmonyOS Sans SC" w:cs="宋体"/>
                <w:color w:val="000000"/>
                <w:sz w:val="20"/>
                <w:szCs w:val="20"/>
                <w:lang w:val="en-US" w:eastAsia="zh-CN"/>
              </w:rPr>
              <w:t>0/24V</w:t>
            </w:r>
            <w:r w:rsidRPr="00A927B5">
              <w:rPr>
                <w:rFonts w:ascii="HarmonyOS Sans SC" w:eastAsia="HarmonyOS Sans SC" w:hAnsi="HarmonyOS Sans SC" w:cs="宋体" w:hint="eastAsia"/>
                <w:color w:val="000000"/>
                <w:sz w:val="20"/>
                <w:szCs w:val="20"/>
                <w:lang w:val="en-US" w:eastAsia="zh-CN"/>
              </w:rPr>
              <w:t>，高电平有效</w:t>
            </w:r>
          </w:p>
        </w:tc>
      </w:tr>
      <w:tr w:rsidR="00416F9F" w:rsidRPr="00A927B5" w14:paraId="429B3C68"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417CA8F3"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19</w:t>
            </w:r>
          </w:p>
        </w:tc>
        <w:tc>
          <w:tcPr>
            <w:tcW w:w="1760" w:type="dxa"/>
            <w:tcBorders>
              <w:top w:val="nil"/>
              <w:left w:val="nil"/>
              <w:bottom w:val="single" w:sz="8" w:space="0" w:color="95B3D7"/>
              <w:right w:val="single" w:sz="8" w:space="0" w:color="95B3D7"/>
            </w:tcBorders>
            <w:shd w:val="clear" w:color="000000" w:fill="DBE5F1"/>
            <w:noWrap/>
            <w:vAlign w:val="center"/>
            <w:hideMark/>
          </w:tcPr>
          <w:p w14:paraId="666A41D9"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SWITCH8</w:t>
            </w:r>
          </w:p>
        </w:tc>
        <w:tc>
          <w:tcPr>
            <w:tcW w:w="2440" w:type="dxa"/>
            <w:tcBorders>
              <w:top w:val="nil"/>
              <w:left w:val="nil"/>
              <w:bottom w:val="single" w:sz="8" w:space="0" w:color="95B3D7"/>
              <w:right w:val="single" w:sz="8" w:space="0" w:color="95B3D7"/>
            </w:tcBorders>
            <w:shd w:val="clear" w:color="000000" w:fill="DBE5F1"/>
            <w:noWrap/>
            <w:vAlign w:val="center"/>
            <w:hideMark/>
          </w:tcPr>
          <w:p w14:paraId="156D1E4A"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数字输入</w:t>
            </w:r>
          </w:p>
        </w:tc>
        <w:tc>
          <w:tcPr>
            <w:tcW w:w="4820" w:type="dxa"/>
            <w:tcBorders>
              <w:top w:val="nil"/>
              <w:left w:val="nil"/>
              <w:bottom w:val="single" w:sz="8" w:space="0" w:color="95B3D7"/>
              <w:right w:val="single" w:sz="8" w:space="0" w:color="95B3D7"/>
            </w:tcBorders>
            <w:shd w:val="clear" w:color="000000" w:fill="DBE5F1"/>
            <w:noWrap/>
            <w:vAlign w:val="center"/>
            <w:hideMark/>
          </w:tcPr>
          <w:p w14:paraId="162FCB69"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hint="eastAsia"/>
                <w:color w:val="000000"/>
                <w:sz w:val="20"/>
                <w:szCs w:val="20"/>
                <w:lang w:val="en-US" w:eastAsia="zh-CN"/>
              </w:rPr>
              <w:t>数字量输入，</w:t>
            </w:r>
            <w:r w:rsidRPr="00A927B5">
              <w:rPr>
                <w:rFonts w:ascii="HarmonyOS Sans SC" w:eastAsia="HarmonyOS Sans SC" w:hAnsi="HarmonyOS Sans SC" w:cs="宋体"/>
                <w:color w:val="000000"/>
                <w:sz w:val="20"/>
                <w:szCs w:val="20"/>
                <w:lang w:val="en-US" w:eastAsia="zh-CN"/>
              </w:rPr>
              <w:t>0/24V</w:t>
            </w:r>
            <w:r w:rsidRPr="00A927B5">
              <w:rPr>
                <w:rFonts w:ascii="HarmonyOS Sans SC" w:eastAsia="HarmonyOS Sans SC" w:hAnsi="HarmonyOS Sans SC" w:cs="宋体" w:hint="eastAsia"/>
                <w:color w:val="000000"/>
                <w:sz w:val="20"/>
                <w:szCs w:val="20"/>
                <w:lang w:val="en-US" w:eastAsia="zh-CN"/>
              </w:rPr>
              <w:t>，高电平有效</w:t>
            </w:r>
          </w:p>
        </w:tc>
      </w:tr>
      <w:tr w:rsidR="00416F9F" w:rsidRPr="00A927B5" w14:paraId="15D4F8FE"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586943A3"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20</w:t>
            </w:r>
          </w:p>
        </w:tc>
        <w:tc>
          <w:tcPr>
            <w:tcW w:w="1760" w:type="dxa"/>
            <w:tcBorders>
              <w:top w:val="nil"/>
              <w:left w:val="nil"/>
              <w:bottom w:val="single" w:sz="8" w:space="0" w:color="95B3D7"/>
              <w:right w:val="single" w:sz="8" w:space="0" w:color="95B3D7"/>
            </w:tcBorders>
            <w:shd w:val="clear" w:color="auto" w:fill="auto"/>
            <w:noWrap/>
            <w:vAlign w:val="center"/>
            <w:hideMark/>
          </w:tcPr>
          <w:p w14:paraId="5954A698"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SWITCH16</w:t>
            </w:r>
          </w:p>
        </w:tc>
        <w:tc>
          <w:tcPr>
            <w:tcW w:w="2440" w:type="dxa"/>
            <w:tcBorders>
              <w:top w:val="nil"/>
              <w:left w:val="nil"/>
              <w:bottom w:val="single" w:sz="8" w:space="0" w:color="95B3D7"/>
              <w:right w:val="single" w:sz="8" w:space="0" w:color="95B3D7"/>
            </w:tcBorders>
            <w:shd w:val="clear" w:color="auto" w:fill="auto"/>
            <w:noWrap/>
            <w:vAlign w:val="center"/>
            <w:hideMark/>
          </w:tcPr>
          <w:p w14:paraId="1F880204"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数字输入</w:t>
            </w:r>
          </w:p>
        </w:tc>
        <w:tc>
          <w:tcPr>
            <w:tcW w:w="4820" w:type="dxa"/>
            <w:tcBorders>
              <w:top w:val="nil"/>
              <w:left w:val="nil"/>
              <w:bottom w:val="single" w:sz="8" w:space="0" w:color="95B3D7"/>
              <w:right w:val="single" w:sz="8" w:space="0" w:color="95B3D7"/>
            </w:tcBorders>
            <w:shd w:val="clear" w:color="auto" w:fill="auto"/>
            <w:noWrap/>
            <w:vAlign w:val="center"/>
            <w:hideMark/>
          </w:tcPr>
          <w:p w14:paraId="3FC22367"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hint="eastAsia"/>
                <w:color w:val="000000"/>
                <w:sz w:val="20"/>
                <w:szCs w:val="20"/>
                <w:lang w:val="en-US" w:eastAsia="zh-CN"/>
              </w:rPr>
              <w:t>数字量输入，</w:t>
            </w:r>
            <w:r w:rsidRPr="00A927B5">
              <w:rPr>
                <w:rFonts w:ascii="HarmonyOS Sans SC" w:eastAsia="HarmonyOS Sans SC" w:hAnsi="HarmonyOS Sans SC" w:cs="宋体"/>
                <w:color w:val="000000"/>
                <w:sz w:val="20"/>
                <w:szCs w:val="20"/>
                <w:lang w:val="en-US" w:eastAsia="zh-CN"/>
              </w:rPr>
              <w:t>0/24V</w:t>
            </w:r>
            <w:r w:rsidRPr="00A927B5">
              <w:rPr>
                <w:rFonts w:ascii="HarmonyOS Sans SC" w:eastAsia="HarmonyOS Sans SC" w:hAnsi="HarmonyOS Sans SC" w:cs="宋体" w:hint="eastAsia"/>
                <w:color w:val="000000"/>
                <w:sz w:val="20"/>
                <w:szCs w:val="20"/>
                <w:lang w:val="en-US" w:eastAsia="zh-CN"/>
              </w:rPr>
              <w:t>，高电平有效</w:t>
            </w:r>
          </w:p>
        </w:tc>
      </w:tr>
      <w:tr w:rsidR="00416F9F" w:rsidRPr="00A927B5" w14:paraId="7FDD300C"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2660E232"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21</w:t>
            </w:r>
          </w:p>
        </w:tc>
        <w:tc>
          <w:tcPr>
            <w:tcW w:w="1760" w:type="dxa"/>
            <w:tcBorders>
              <w:top w:val="nil"/>
              <w:left w:val="nil"/>
              <w:bottom w:val="single" w:sz="8" w:space="0" w:color="95B3D7"/>
              <w:right w:val="single" w:sz="8" w:space="0" w:color="95B3D7"/>
            </w:tcBorders>
            <w:shd w:val="clear" w:color="000000" w:fill="DBE5F1"/>
            <w:noWrap/>
            <w:vAlign w:val="center"/>
            <w:hideMark/>
          </w:tcPr>
          <w:p w14:paraId="6DD25B4C"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预留</w:t>
            </w:r>
          </w:p>
        </w:tc>
        <w:tc>
          <w:tcPr>
            <w:tcW w:w="2440" w:type="dxa"/>
            <w:tcBorders>
              <w:top w:val="nil"/>
              <w:left w:val="nil"/>
              <w:bottom w:val="single" w:sz="8" w:space="0" w:color="95B3D7"/>
              <w:right w:val="single" w:sz="8" w:space="0" w:color="95B3D7"/>
            </w:tcBorders>
            <w:shd w:val="clear" w:color="000000" w:fill="DBE5F1"/>
            <w:noWrap/>
            <w:vAlign w:val="center"/>
            <w:hideMark/>
          </w:tcPr>
          <w:p w14:paraId="3A056939"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c>
          <w:tcPr>
            <w:tcW w:w="4820" w:type="dxa"/>
            <w:tcBorders>
              <w:top w:val="nil"/>
              <w:left w:val="nil"/>
              <w:bottom w:val="single" w:sz="8" w:space="0" w:color="95B3D7"/>
              <w:right w:val="single" w:sz="8" w:space="0" w:color="95B3D7"/>
            </w:tcBorders>
            <w:shd w:val="clear" w:color="000000" w:fill="DBE5F1"/>
            <w:noWrap/>
            <w:vAlign w:val="center"/>
            <w:hideMark/>
          </w:tcPr>
          <w:p w14:paraId="7CA277DC"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r>
      <w:tr w:rsidR="00416F9F" w:rsidRPr="00A927B5" w14:paraId="069D1169"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638949BF"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22</w:t>
            </w:r>
          </w:p>
        </w:tc>
        <w:tc>
          <w:tcPr>
            <w:tcW w:w="1760" w:type="dxa"/>
            <w:tcBorders>
              <w:top w:val="nil"/>
              <w:left w:val="nil"/>
              <w:bottom w:val="single" w:sz="8" w:space="0" w:color="95B3D7"/>
              <w:right w:val="single" w:sz="8" w:space="0" w:color="95B3D7"/>
            </w:tcBorders>
            <w:shd w:val="clear" w:color="auto" w:fill="auto"/>
            <w:noWrap/>
            <w:vAlign w:val="center"/>
            <w:hideMark/>
          </w:tcPr>
          <w:p w14:paraId="24DF1B4D"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MOTOR TEMP</w:t>
            </w:r>
          </w:p>
        </w:tc>
        <w:tc>
          <w:tcPr>
            <w:tcW w:w="2440" w:type="dxa"/>
            <w:tcBorders>
              <w:top w:val="nil"/>
              <w:left w:val="nil"/>
              <w:bottom w:val="single" w:sz="8" w:space="0" w:color="95B3D7"/>
              <w:right w:val="single" w:sz="8" w:space="0" w:color="95B3D7"/>
            </w:tcBorders>
            <w:shd w:val="clear" w:color="auto" w:fill="auto"/>
            <w:noWrap/>
            <w:vAlign w:val="center"/>
            <w:hideMark/>
          </w:tcPr>
          <w:p w14:paraId="1E271691"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电机温度输入</w:t>
            </w:r>
          </w:p>
        </w:tc>
        <w:tc>
          <w:tcPr>
            <w:tcW w:w="4820" w:type="dxa"/>
            <w:tcBorders>
              <w:top w:val="nil"/>
              <w:left w:val="nil"/>
              <w:bottom w:val="single" w:sz="8" w:space="0" w:color="95B3D7"/>
              <w:right w:val="single" w:sz="8" w:space="0" w:color="95B3D7"/>
            </w:tcBorders>
            <w:shd w:val="clear" w:color="auto" w:fill="auto"/>
            <w:noWrap/>
            <w:vAlign w:val="center"/>
            <w:hideMark/>
          </w:tcPr>
          <w:p w14:paraId="5C9977FD"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模拟量输入</w:t>
            </w:r>
          </w:p>
        </w:tc>
      </w:tr>
      <w:tr w:rsidR="00416F9F" w:rsidRPr="00A927B5" w14:paraId="19BFF777"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52B19D38"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23</w:t>
            </w:r>
          </w:p>
        </w:tc>
        <w:tc>
          <w:tcPr>
            <w:tcW w:w="1760" w:type="dxa"/>
            <w:tcBorders>
              <w:top w:val="nil"/>
              <w:left w:val="nil"/>
              <w:bottom w:val="single" w:sz="8" w:space="0" w:color="95B3D7"/>
              <w:right w:val="single" w:sz="8" w:space="0" w:color="95B3D7"/>
            </w:tcBorders>
            <w:shd w:val="clear" w:color="000000" w:fill="DBE5F1"/>
            <w:noWrap/>
            <w:vAlign w:val="center"/>
            <w:hideMark/>
          </w:tcPr>
          <w:p w14:paraId="02E95067"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DRIVER5</w:t>
            </w:r>
          </w:p>
        </w:tc>
        <w:tc>
          <w:tcPr>
            <w:tcW w:w="2440" w:type="dxa"/>
            <w:tcBorders>
              <w:top w:val="nil"/>
              <w:left w:val="nil"/>
              <w:bottom w:val="single" w:sz="8" w:space="0" w:color="95B3D7"/>
              <w:right w:val="single" w:sz="8" w:space="0" w:color="95B3D7"/>
            </w:tcBorders>
            <w:shd w:val="clear" w:color="000000" w:fill="DBE5F1"/>
            <w:noWrap/>
            <w:vAlign w:val="center"/>
            <w:hideMark/>
          </w:tcPr>
          <w:p w14:paraId="4BBE37D7"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多路阀驱动输出</w:t>
            </w:r>
          </w:p>
        </w:tc>
        <w:tc>
          <w:tcPr>
            <w:tcW w:w="4820" w:type="dxa"/>
            <w:tcBorders>
              <w:top w:val="nil"/>
              <w:left w:val="nil"/>
              <w:bottom w:val="single" w:sz="8" w:space="0" w:color="95B3D7"/>
              <w:right w:val="single" w:sz="8" w:space="0" w:color="95B3D7"/>
            </w:tcBorders>
            <w:shd w:val="clear" w:color="000000" w:fill="DBE5F1"/>
            <w:noWrap/>
            <w:vAlign w:val="center"/>
            <w:hideMark/>
          </w:tcPr>
          <w:p w14:paraId="5B710454"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hint="eastAsia"/>
                <w:color w:val="000000"/>
                <w:sz w:val="20"/>
                <w:szCs w:val="20"/>
                <w:lang w:val="en-US" w:eastAsia="zh-CN"/>
              </w:rPr>
              <w:t>高功率输出，</w:t>
            </w:r>
            <w:r w:rsidRPr="00A927B5">
              <w:rPr>
                <w:rFonts w:ascii="HarmonyOS Sans SC" w:eastAsia="HarmonyOS Sans SC" w:hAnsi="HarmonyOS Sans SC" w:cs="宋体"/>
                <w:color w:val="000000"/>
                <w:sz w:val="20"/>
                <w:szCs w:val="20"/>
                <w:lang w:val="en-US" w:eastAsia="zh-CN"/>
              </w:rPr>
              <w:t>200HZ</w:t>
            </w:r>
            <w:r w:rsidRPr="00A927B5">
              <w:rPr>
                <w:rFonts w:ascii="HarmonyOS Sans SC" w:eastAsia="HarmonyOS Sans SC" w:hAnsi="HarmonyOS Sans SC" w:cs="宋体" w:hint="eastAsia"/>
                <w:color w:val="000000"/>
                <w:sz w:val="20"/>
                <w:szCs w:val="20"/>
                <w:lang w:val="en-US" w:eastAsia="zh-CN"/>
              </w:rPr>
              <w:t>，</w:t>
            </w:r>
            <w:r w:rsidRPr="00A927B5">
              <w:rPr>
                <w:rFonts w:ascii="HarmonyOS Sans SC" w:eastAsia="HarmonyOS Sans SC" w:hAnsi="HarmonyOS Sans SC" w:cs="宋体"/>
                <w:color w:val="000000"/>
                <w:sz w:val="20"/>
                <w:szCs w:val="20"/>
                <w:lang w:val="en-US" w:eastAsia="zh-CN"/>
              </w:rPr>
              <w:t>2A</w:t>
            </w:r>
          </w:p>
        </w:tc>
      </w:tr>
      <w:tr w:rsidR="00416F9F" w:rsidRPr="00A927B5" w14:paraId="0E6BD665"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748547C0"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24</w:t>
            </w:r>
          </w:p>
        </w:tc>
        <w:tc>
          <w:tcPr>
            <w:tcW w:w="1760" w:type="dxa"/>
            <w:tcBorders>
              <w:top w:val="nil"/>
              <w:left w:val="nil"/>
              <w:bottom w:val="single" w:sz="8" w:space="0" w:color="95B3D7"/>
              <w:right w:val="single" w:sz="8" w:space="0" w:color="95B3D7"/>
            </w:tcBorders>
            <w:shd w:val="clear" w:color="auto" w:fill="auto"/>
            <w:noWrap/>
            <w:vAlign w:val="center"/>
            <w:hideMark/>
          </w:tcPr>
          <w:p w14:paraId="381E8171"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DRIVER6</w:t>
            </w:r>
          </w:p>
        </w:tc>
        <w:tc>
          <w:tcPr>
            <w:tcW w:w="2440" w:type="dxa"/>
            <w:tcBorders>
              <w:top w:val="nil"/>
              <w:left w:val="nil"/>
              <w:bottom w:val="single" w:sz="8" w:space="0" w:color="95B3D7"/>
              <w:right w:val="single" w:sz="8" w:space="0" w:color="95B3D7"/>
            </w:tcBorders>
            <w:shd w:val="clear" w:color="auto" w:fill="auto"/>
            <w:noWrap/>
            <w:vAlign w:val="center"/>
            <w:hideMark/>
          </w:tcPr>
          <w:p w14:paraId="0558AD16"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多路阀驱动输出</w:t>
            </w:r>
          </w:p>
        </w:tc>
        <w:tc>
          <w:tcPr>
            <w:tcW w:w="4820" w:type="dxa"/>
            <w:tcBorders>
              <w:top w:val="nil"/>
              <w:left w:val="nil"/>
              <w:bottom w:val="single" w:sz="8" w:space="0" w:color="95B3D7"/>
              <w:right w:val="single" w:sz="8" w:space="0" w:color="95B3D7"/>
            </w:tcBorders>
            <w:shd w:val="clear" w:color="auto" w:fill="auto"/>
            <w:noWrap/>
            <w:vAlign w:val="center"/>
            <w:hideMark/>
          </w:tcPr>
          <w:p w14:paraId="35F4E116"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hint="eastAsia"/>
                <w:color w:val="000000"/>
                <w:sz w:val="20"/>
                <w:szCs w:val="20"/>
                <w:lang w:val="en-US" w:eastAsia="zh-CN"/>
              </w:rPr>
              <w:t>高功率输出，</w:t>
            </w:r>
            <w:r w:rsidRPr="00A927B5">
              <w:rPr>
                <w:rFonts w:ascii="HarmonyOS Sans SC" w:eastAsia="HarmonyOS Sans SC" w:hAnsi="HarmonyOS Sans SC" w:cs="宋体"/>
                <w:color w:val="000000"/>
                <w:sz w:val="20"/>
                <w:szCs w:val="20"/>
                <w:lang w:val="en-US" w:eastAsia="zh-CN"/>
              </w:rPr>
              <w:t>200HZ</w:t>
            </w:r>
            <w:r w:rsidRPr="00A927B5">
              <w:rPr>
                <w:rFonts w:ascii="HarmonyOS Sans SC" w:eastAsia="HarmonyOS Sans SC" w:hAnsi="HarmonyOS Sans SC" w:cs="宋体" w:hint="eastAsia"/>
                <w:color w:val="000000"/>
                <w:sz w:val="20"/>
                <w:szCs w:val="20"/>
                <w:lang w:val="en-US" w:eastAsia="zh-CN"/>
              </w:rPr>
              <w:t>，</w:t>
            </w:r>
            <w:r w:rsidRPr="00A927B5">
              <w:rPr>
                <w:rFonts w:ascii="HarmonyOS Sans SC" w:eastAsia="HarmonyOS Sans SC" w:hAnsi="HarmonyOS Sans SC" w:cs="宋体"/>
                <w:color w:val="000000"/>
                <w:sz w:val="20"/>
                <w:szCs w:val="20"/>
                <w:lang w:val="en-US" w:eastAsia="zh-CN"/>
              </w:rPr>
              <w:t>2A</w:t>
            </w:r>
          </w:p>
        </w:tc>
      </w:tr>
      <w:tr w:rsidR="00416F9F" w:rsidRPr="00A927B5" w14:paraId="4147FDBA"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5A0CAC84"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25</w:t>
            </w:r>
          </w:p>
        </w:tc>
        <w:tc>
          <w:tcPr>
            <w:tcW w:w="1760" w:type="dxa"/>
            <w:tcBorders>
              <w:top w:val="nil"/>
              <w:left w:val="nil"/>
              <w:bottom w:val="single" w:sz="8" w:space="0" w:color="95B3D7"/>
              <w:right w:val="single" w:sz="8" w:space="0" w:color="95B3D7"/>
            </w:tcBorders>
            <w:shd w:val="clear" w:color="000000" w:fill="DBE5F1"/>
            <w:noWrap/>
            <w:vAlign w:val="center"/>
            <w:hideMark/>
          </w:tcPr>
          <w:p w14:paraId="33433D43"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+5V</w:t>
            </w:r>
          </w:p>
        </w:tc>
        <w:tc>
          <w:tcPr>
            <w:tcW w:w="2440" w:type="dxa"/>
            <w:tcBorders>
              <w:top w:val="nil"/>
              <w:left w:val="nil"/>
              <w:bottom w:val="single" w:sz="8" w:space="0" w:color="95B3D7"/>
              <w:right w:val="single" w:sz="8" w:space="0" w:color="95B3D7"/>
            </w:tcBorders>
            <w:shd w:val="clear" w:color="000000" w:fill="DBE5F1"/>
            <w:noWrap/>
            <w:vAlign w:val="center"/>
            <w:hideMark/>
          </w:tcPr>
          <w:p w14:paraId="3592101A"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编码器+5V 电源</w:t>
            </w:r>
          </w:p>
        </w:tc>
        <w:tc>
          <w:tcPr>
            <w:tcW w:w="4820" w:type="dxa"/>
            <w:tcBorders>
              <w:top w:val="nil"/>
              <w:left w:val="nil"/>
              <w:bottom w:val="single" w:sz="8" w:space="0" w:color="95B3D7"/>
              <w:right w:val="single" w:sz="8" w:space="0" w:color="95B3D7"/>
            </w:tcBorders>
            <w:shd w:val="clear" w:color="000000" w:fill="DBE5F1"/>
            <w:noWrap/>
            <w:vAlign w:val="center"/>
            <w:hideMark/>
          </w:tcPr>
          <w:p w14:paraId="3F808A57"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r>
      <w:tr w:rsidR="00416F9F" w:rsidRPr="00A927B5" w14:paraId="38D2447A"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01DDA569"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26</w:t>
            </w:r>
          </w:p>
        </w:tc>
        <w:tc>
          <w:tcPr>
            <w:tcW w:w="1760" w:type="dxa"/>
            <w:tcBorders>
              <w:top w:val="nil"/>
              <w:left w:val="nil"/>
              <w:bottom w:val="single" w:sz="8" w:space="0" w:color="95B3D7"/>
              <w:right w:val="single" w:sz="8" w:space="0" w:color="95B3D7"/>
            </w:tcBorders>
            <w:shd w:val="clear" w:color="auto" w:fill="auto"/>
            <w:noWrap/>
            <w:vAlign w:val="center"/>
            <w:hideMark/>
          </w:tcPr>
          <w:p w14:paraId="2F1F62A5"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DRIVER7</w:t>
            </w:r>
          </w:p>
        </w:tc>
        <w:tc>
          <w:tcPr>
            <w:tcW w:w="2440" w:type="dxa"/>
            <w:tcBorders>
              <w:top w:val="nil"/>
              <w:left w:val="nil"/>
              <w:bottom w:val="single" w:sz="8" w:space="0" w:color="95B3D7"/>
              <w:right w:val="single" w:sz="8" w:space="0" w:color="95B3D7"/>
            </w:tcBorders>
            <w:shd w:val="clear" w:color="auto" w:fill="auto"/>
            <w:noWrap/>
            <w:vAlign w:val="center"/>
            <w:hideMark/>
          </w:tcPr>
          <w:p w14:paraId="621821F1"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多路阀驱动输出</w:t>
            </w:r>
          </w:p>
        </w:tc>
        <w:tc>
          <w:tcPr>
            <w:tcW w:w="4820" w:type="dxa"/>
            <w:tcBorders>
              <w:top w:val="nil"/>
              <w:left w:val="nil"/>
              <w:bottom w:val="single" w:sz="8" w:space="0" w:color="95B3D7"/>
              <w:right w:val="single" w:sz="8" w:space="0" w:color="95B3D7"/>
            </w:tcBorders>
            <w:shd w:val="clear" w:color="auto" w:fill="auto"/>
            <w:noWrap/>
            <w:vAlign w:val="center"/>
            <w:hideMark/>
          </w:tcPr>
          <w:p w14:paraId="52DB0EC4"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hint="eastAsia"/>
                <w:color w:val="000000"/>
                <w:sz w:val="20"/>
                <w:szCs w:val="20"/>
                <w:lang w:val="en-US" w:eastAsia="zh-CN"/>
              </w:rPr>
              <w:t>高功率输出，</w:t>
            </w:r>
            <w:r w:rsidRPr="00A927B5">
              <w:rPr>
                <w:rFonts w:ascii="HarmonyOS Sans SC" w:eastAsia="HarmonyOS Sans SC" w:hAnsi="HarmonyOS Sans SC" w:cs="宋体"/>
                <w:color w:val="000000"/>
                <w:sz w:val="20"/>
                <w:szCs w:val="20"/>
                <w:lang w:val="en-US" w:eastAsia="zh-CN"/>
              </w:rPr>
              <w:t>200HZ</w:t>
            </w:r>
            <w:r w:rsidRPr="00A927B5">
              <w:rPr>
                <w:rFonts w:ascii="HarmonyOS Sans SC" w:eastAsia="HarmonyOS Sans SC" w:hAnsi="HarmonyOS Sans SC" w:cs="宋体" w:hint="eastAsia"/>
                <w:color w:val="000000"/>
                <w:sz w:val="20"/>
                <w:szCs w:val="20"/>
                <w:lang w:val="en-US" w:eastAsia="zh-CN"/>
              </w:rPr>
              <w:t>，</w:t>
            </w:r>
            <w:r w:rsidRPr="00A927B5">
              <w:rPr>
                <w:rFonts w:ascii="HarmonyOS Sans SC" w:eastAsia="HarmonyOS Sans SC" w:hAnsi="HarmonyOS Sans SC" w:cs="宋体"/>
                <w:color w:val="000000"/>
                <w:sz w:val="20"/>
                <w:szCs w:val="20"/>
                <w:lang w:val="en-US" w:eastAsia="zh-CN"/>
              </w:rPr>
              <w:t>2A</w:t>
            </w:r>
          </w:p>
        </w:tc>
      </w:tr>
      <w:tr w:rsidR="00416F9F" w:rsidRPr="00A927B5" w14:paraId="0E425C62"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7599DCE6"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27</w:t>
            </w:r>
          </w:p>
        </w:tc>
        <w:tc>
          <w:tcPr>
            <w:tcW w:w="1760" w:type="dxa"/>
            <w:tcBorders>
              <w:top w:val="nil"/>
              <w:left w:val="nil"/>
              <w:bottom w:val="single" w:sz="8" w:space="0" w:color="95B3D7"/>
              <w:right w:val="single" w:sz="8" w:space="0" w:color="95B3D7"/>
            </w:tcBorders>
            <w:shd w:val="clear" w:color="000000" w:fill="DBE5F1"/>
            <w:noWrap/>
            <w:vAlign w:val="center"/>
            <w:hideMark/>
          </w:tcPr>
          <w:p w14:paraId="2ABC68EE"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CAN-L</w:t>
            </w:r>
          </w:p>
        </w:tc>
        <w:tc>
          <w:tcPr>
            <w:tcW w:w="2440" w:type="dxa"/>
            <w:tcBorders>
              <w:top w:val="nil"/>
              <w:left w:val="nil"/>
              <w:bottom w:val="single" w:sz="8" w:space="0" w:color="95B3D7"/>
              <w:right w:val="single" w:sz="8" w:space="0" w:color="95B3D7"/>
            </w:tcBorders>
            <w:shd w:val="clear" w:color="000000" w:fill="DBE5F1"/>
            <w:noWrap/>
            <w:vAlign w:val="center"/>
            <w:hideMark/>
          </w:tcPr>
          <w:p w14:paraId="1912323A"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CAN  L</w:t>
            </w:r>
          </w:p>
        </w:tc>
        <w:tc>
          <w:tcPr>
            <w:tcW w:w="4820" w:type="dxa"/>
            <w:tcBorders>
              <w:top w:val="nil"/>
              <w:left w:val="nil"/>
              <w:bottom w:val="single" w:sz="8" w:space="0" w:color="95B3D7"/>
              <w:right w:val="single" w:sz="8" w:space="0" w:color="95B3D7"/>
            </w:tcBorders>
            <w:shd w:val="clear" w:color="000000" w:fill="DBE5F1"/>
            <w:noWrap/>
            <w:vAlign w:val="center"/>
            <w:hideMark/>
          </w:tcPr>
          <w:p w14:paraId="6A1DA4A6"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hint="eastAsia"/>
                <w:color w:val="000000"/>
                <w:sz w:val="20"/>
                <w:szCs w:val="20"/>
                <w:lang w:val="en-US" w:eastAsia="zh-CN"/>
              </w:rPr>
              <w:t>隔离</w:t>
            </w:r>
            <w:r w:rsidRPr="00A927B5">
              <w:rPr>
                <w:rFonts w:ascii="HarmonyOS Sans SC" w:eastAsia="HarmonyOS Sans SC" w:hAnsi="HarmonyOS Sans SC" w:cs="宋体"/>
                <w:color w:val="000000"/>
                <w:sz w:val="20"/>
                <w:szCs w:val="20"/>
                <w:lang w:val="en-US" w:eastAsia="zh-CN"/>
              </w:rPr>
              <w:t xml:space="preserve"> CAN</w:t>
            </w:r>
            <w:r w:rsidRPr="00A927B5">
              <w:rPr>
                <w:rFonts w:ascii="HarmonyOS Sans SC" w:eastAsia="HarmonyOS Sans SC" w:hAnsi="HarmonyOS Sans SC" w:cs="宋体" w:hint="eastAsia"/>
                <w:color w:val="000000"/>
                <w:sz w:val="20"/>
                <w:szCs w:val="20"/>
                <w:lang w:val="en-US" w:eastAsia="zh-CN"/>
              </w:rPr>
              <w:t>，</w:t>
            </w:r>
            <w:r w:rsidRPr="00A927B5">
              <w:rPr>
                <w:rFonts w:ascii="HarmonyOS Sans SC" w:eastAsia="HarmonyOS Sans SC" w:hAnsi="HarmonyOS Sans SC" w:cs="宋体"/>
                <w:color w:val="000000"/>
                <w:sz w:val="20"/>
                <w:szCs w:val="20"/>
                <w:lang w:val="en-US" w:eastAsia="zh-CN"/>
              </w:rPr>
              <w:t>125k</w:t>
            </w:r>
          </w:p>
        </w:tc>
      </w:tr>
      <w:tr w:rsidR="00416F9F" w:rsidRPr="00A927B5" w14:paraId="002D217D"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22DEDA8B"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28</w:t>
            </w:r>
          </w:p>
        </w:tc>
        <w:tc>
          <w:tcPr>
            <w:tcW w:w="1760" w:type="dxa"/>
            <w:tcBorders>
              <w:top w:val="nil"/>
              <w:left w:val="nil"/>
              <w:bottom w:val="single" w:sz="8" w:space="0" w:color="95B3D7"/>
              <w:right w:val="single" w:sz="8" w:space="0" w:color="95B3D7"/>
            </w:tcBorders>
            <w:shd w:val="clear" w:color="auto" w:fill="auto"/>
            <w:noWrap/>
            <w:vAlign w:val="center"/>
            <w:hideMark/>
          </w:tcPr>
          <w:p w14:paraId="5A72D026"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CAN-H</w:t>
            </w:r>
          </w:p>
        </w:tc>
        <w:tc>
          <w:tcPr>
            <w:tcW w:w="2440" w:type="dxa"/>
            <w:tcBorders>
              <w:top w:val="nil"/>
              <w:left w:val="nil"/>
              <w:bottom w:val="single" w:sz="8" w:space="0" w:color="95B3D7"/>
              <w:right w:val="single" w:sz="8" w:space="0" w:color="95B3D7"/>
            </w:tcBorders>
            <w:shd w:val="clear" w:color="auto" w:fill="auto"/>
            <w:noWrap/>
            <w:vAlign w:val="center"/>
            <w:hideMark/>
          </w:tcPr>
          <w:p w14:paraId="01A830DA"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CAN H&lt;125k)</w:t>
            </w:r>
          </w:p>
        </w:tc>
        <w:tc>
          <w:tcPr>
            <w:tcW w:w="4820" w:type="dxa"/>
            <w:tcBorders>
              <w:top w:val="nil"/>
              <w:left w:val="nil"/>
              <w:bottom w:val="single" w:sz="8" w:space="0" w:color="95B3D7"/>
              <w:right w:val="single" w:sz="8" w:space="0" w:color="95B3D7"/>
            </w:tcBorders>
            <w:shd w:val="clear" w:color="auto" w:fill="auto"/>
            <w:noWrap/>
            <w:vAlign w:val="center"/>
            <w:hideMark/>
          </w:tcPr>
          <w:p w14:paraId="2C66D604"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hint="eastAsia"/>
                <w:color w:val="000000"/>
                <w:sz w:val="20"/>
                <w:szCs w:val="20"/>
                <w:lang w:val="en-US" w:eastAsia="zh-CN"/>
              </w:rPr>
              <w:t>隔离</w:t>
            </w:r>
            <w:r w:rsidRPr="00A927B5">
              <w:rPr>
                <w:rFonts w:ascii="HarmonyOS Sans SC" w:eastAsia="HarmonyOS Sans SC" w:hAnsi="HarmonyOS Sans SC" w:cs="宋体"/>
                <w:color w:val="000000"/>
                <w:sz w:val="20"/>
                <w:szCs w:val="20"/>
                <w:lang w:val="en-US" w:eastAsia="zh-CN"/>
              </w:rPr>
              <w:t xml:space="preserve"> CAN</w:t>
            </w:r>
            <w:r w:rsidRPr="00A927B5">
              <w:rPr>
                <w:rFonts w:ascii="HarmonyOS Sans SC" w:eastAsia="HarmonyOS Sans SC" w:hAnsi="HarmonyOS Sans SC" w:cs="宋体" w:hint="eastAsia"/>
                <w:color w:val="000000"/>
                <w:sz w:val="20"/>
                <w:szCs w:val="20"/>
                <w:lang w:val="en-US" w:eastAsia="zh-CN"/>
              </w:rPr>
              <w:t>，</w:t>
            </w:r>
            <w:r w:rsidRPr="00A927B5">
              <w:rPr>
                <w:rFonts w:ascii="HarmonyOS Sans SC" w:eastAsia="HarmonyOS Sans SC" w:hAnsi="HarmonyOS Sans SC" w:cs="宋体"/>
                <w:color w:val="000000"/>
                <w:sz w:val="20"/>
                <w:szCs w:val="20"/>
                <w:lang w:val="en-US" w:eastAsia="zh-CN"/>
              </w:rPr>
              <w:t>125k</w:t>
            </w:r>
          </w:p>
        </w:tc>
      </w:tr>
      <w:tr w:rsidR="00416F9F" w:rsidRPr="00A927B5" w14:paraId="0E33DF63"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5E6A62B5"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29</w:t>
            </w:r>
          </w:p>
        </w:tc>
        <w:tc>
          <w:tcPr>
            <w:tcW w:w="1760" w:type="dxa"/>
            <w:tcBorders>
              <w:top w:val="nil"/>
              <w:left w:val="nil"/>
              <w:bottom w:val="single" w:sz="8" w:space="0" w:color="95B3D7"/>
              <w:right w:val="single" w:sz="8" w:space="0" w:color="95B3D7"/>
            </w:tcBorders>
            <w:shd w:val="clear" w:color="000000" w:fill="DBE5F1"/>
            <w:noWrap/>
            <w:vAlign w:val="center"/>
            <w:hideMark/>
          </w:tcPr>
          <w:p w14:paraId="325994FB"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预留</w:t>
            </w:r>
          </w:p>
        </w:tc>
        <w:tc>
          <w:tcPr>
            <w:tcW w:w="2440" w:type="dxa"/>
            <w:tcBorders>
              <w:top w:val="nil"/>
              <w:left w:val="nil"/>
              <w:bottom w:val="single" w:sz="8" w:space="0" w:color="95B3D7"/>
              <w:right w:val="single" w:sz="8" w:space="0" w:color="95B3D7"/>
            </w:tcBorders>
            <w:shd w:val="clear" w:color="000000" w:fill="DBE5F1"/>
            <w:noWrap/>
            <w:vAlign w:val="center"/>
            <w:hideMark/>
          </w:tcPr>
          <w:p w14:paraId="31B53BD9"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c>
          <w:tcPr>
            <w:tcW w:w="4820" w:type="dxa"/>
            <w:tcBorders>
              <w:top w:val="nil"/>
              <w:left w:val="nil"/>
              <w:bottom w:val="single" w:sz="8" w:space="0" w:color="95B3D7"/>
              <w:right w:val="single" w:sz="8" w:space="0" w:color="95B3D7"/>
            </w:tcBorders>
            <w:shd w:val="clear" w:color="000000" w:fill="DBE5F1"/>
            <w:noWrap/>
            <w:vAlign w:val="center"/>
            <w:hideMark/>
          </w:tcPr>
          <w:p w14:paraId="10C5C56F"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r>
      <w:tr w:rsidR="00416F9F" w:rsidRPr="00A927B5" w14:paraId="6A3E20D5"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770D84F2"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30</w:t>
            </w:r>
          </w:p>
        </w:tc>
        <w:tc>
          <w:tcPr>
            <w:tcW w:w="1760" w:type="dxa"/>
            <w:tcBorders>
              <w:top w:val="nil"/>
              <w:left w:val="nil"/>
              <w:bottom w:val="single" w:sz="8" w:space="0" w:color="95B3D7"/>
              <w:right w:val="single" w:sz="8" w:space="0" w:color="95B3D7"/>
            </w:tcBorders>
            <w:shd w:val="clear" w:color="auto" w:fill="auto"/>
            <w:noWrap/>
            <w:vAlign w:val="center"/>
            <w:hideMark/>
          </w:tcPr>
          <w:p w14:paraId="5CB229A7"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AI2</w:t>
            </w:r>
          </w:p>
        </w:tc>
        <w:tc>
          <w:tcPr>
            <w:tcW w:w="2440" w:type="dxa"/>
            <w:tcBorders>
              <w:top w:val="nil"/>
              <w:left w:val="nil"/>
              <w:bottom w:val="single" w:sz="8" w:space="0" w:color="95B3D7"/>
              <w:right w:val="single" w:sz="8" w:space="0" w:color="95B3D7"/>
            </w:tcBorders>
            <w:shd w:val="clear" w:color="auto" w:fill="auto"/>
            <w:noWrap/>
            <w:vAlign w:val="center"/>
            <w:hideMark/>
          </w:tcPr>
          <w:p w14:paraId="39F4E1AE"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模拟输入</w:t>
            </w:r>
          </w:p>
        </w:tc>
        <w:tc>
          <w:tcPr>
            <w:tcW w:w="4820" w:type="dxa"/>
            <w:tcBorders>
              <w:top w:val="nil"/>
              <w:left w:val="nil"/>
              <w:bottom w:val="single" w:sz="8" w:space="0" w:color="95B3D7"/>
              <w:right w:val="single" w:sz="8" w:space="0" w:color="95B3D7"/>
            </w:tcBorders>
            <w:shd w:val="clear" w:color="auto" w:fill="auto"/>
            <w:noWrap/>
            <w:vAlign w:val="center"/>
            <w:hideMark/>
          </w:tcPr>
          <w:p w14:paraId="0282AD47"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输入电压范围 0-5V （输入阻抗4.9kQ）；模拟量输入</w:t>
            </w:r>
          </w:p>
        </w:tc>
      </w:tr>
      <w:tr w:rsidR="00416F9F" w:rsidRPr="00A927B5" w14:paraId="470E7C30"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6C7E7361"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31</w:t>
            </w:r>
          </w:p>
        </w:tc>
        <w:tc>
          <w:tcPr>
            <w:tcW w:w="1760" w:type="dxa"/>
            <w:tcBorders>
              <w:top w:val="nil"/>
              <w:left w:val="nil"/>
              <w:bottom w:val="single" w:sz="8" w:space="0" w:color="95B3D7"/>
              <w:right w:val="single" w:sz="8" w:space="0" w:color="95B3D7"/>
            </w:tcBorders>
            <w:shd w:val="clear" w:color="000000" w:fill="DBE5F1"/>
            <w:noWrap/>
            <w:vAlign w:val="center"/>
            <w:hideMark/>
          </w:tcPr>
          <w:p w14:paraId="4A1D4593"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预留</w:t>
            </w:r>
          </w:p>
        </w:tc>
        <w:tc>
          <w:tcPr>
            <w:tcW w:w="2440" w:type="dxa"/>
            <w:tcBorders>
              <w:top w:val="nil"/>
              <w:left w:val="nil"/>
              <w:bottom w:val="single" w:sz="8" w:space="0" w:color="95B3D7"/>
              <w:right w:val="single" w:sz="8" w:space="0" w:color="95B3D7"/>
            </w:tcBorders>
            <w:shd w:val="clear" w:color="000000" w:fill="DBE5F1"/>
            <w:noWrap/>
            <w:vAlign w:val="center"/>
            <w:hideMark/>
          </w:tcPr>
          <w:p w14:paraId="600303A0"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c>
          <w:tcPr>
            <w:tcW w:w="4820" w:type="dxa"/>
            <w:tcBorders>
              <w:top w:val="nil"/>
              <w:left w:val="nil"/>
              <w:bottom w:val="single" w:sz="8" w:space="0" w:color="95B3D7"/>
              <w:right w:val="single" w:sz="8" w:space="0" w:color="95B3D7"/>
            </w:tcBorders>
            <w:shd w:val="clear" w:color="000000" w:fill="DBE5F1"/>
            <w:noWrap/>
            <w:vAlign w:val="center"/>
            <w:hideMark/>
          </w:tcPr>
          <w:p w14:paraId="6EAEE830"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r>
      <w:tr w:rsidR="00416F9F" w:rsidRPr="00A927B5" w14:paraId="3CC4BC05"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11BF15EE"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32</w:t>
            </w:r>
          </w:p>
        </w:tc>
        <w:tc>
          <w:tcPr>
            <w:tcW w:w="1760" w:type="dxa"/>
            <w:tcBorders>
              <w:top w:val="nil"/>
              <w:left w:val="nil"/>
              <w:bottom w:val="single" w:sz="8" w:space="0" w:color="95B3D7"/>
              <w:right w:val="single" w:sz="8" w:space="0" w:color="95B3D7"/>
            </w:tcBorders>
            <w:shd w:val="clear" w:color="auto" w:fill="auto"/>
            <w:noWrap/>
            <w:vAlign w:val="center"/>
            <w:hideMark/>
          </w:tcPr>
          <w:p w14:paraId="6AB912CA"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预留</w:t>
            </w:r>
          </w:p>
        </w:tc>
        <w:tc>
          <w:tcPr>
            <w:tcW w:w="2440" w:type="dxa"/>
            <w:tcBorders>
              <w:top w:val="nil"/>
              <w:left w:val="nil"/>
              <w:bottom w:val="single" w:sz="8" w:space="0" w:color="95B3D7"/>
              <w:right w:val="single" w:sz="8" w:space="0" w:color="95B3D7"/>
            </w:tcBorders>
            <w:shd w:val="clear" w:color="auto" w:fill="auto"/>
            <w:noWrap/>
            <w:vAlign w:val="center"/>
            <w:hideMark/>
          </w:tcPr>
          <w:p w14:paraId="5912CC96"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c>
          <w:tcPr>
            <w:tcW w:w="4820" w:type="dxa"/>
            <w:tcBorders>
              <w:top w:val="nil"/>
              <w:left w:val="nil"/>
              <w:bottom w:val="single" w:sz="8" w:space="0" w:color="95B3D7"/>
              <w:right w:val="single" w:sz="8" w:space="0" w:color="95B3D7"/>
            </w:tcBorders>
            <w:shd w:val="clear" w:color="auto" w:fill="auto"/>
            <w:noWrap/>
            <w:vAlign w:val="center"/>
            <w:hideMark/>
          </w:tcPr>
          <w:p w14:paraId="413F8456"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r>
      <w:tr w:rsidR="00416F9F" w:rsidRPr="00A927B5" w14:paraId="0D1779CB"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626DF16B"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33</w:t>
            </w:r>
          </w:p>
        </w:tc>
        <w:tc>
          <w:tcPr>
            <w:tcW w:w="1760" w:type="dxa"/>
            <w:tcBorders>
              <w:top w:val="nil"/>
              <w:left w:val="nil"/>
              <w:bottom w:val="single" w:sz="8" w:space="0" w:color="95B3D7"/>
              <w:right w:val="single" w:sz="8" w:space="0" w:color="95B3D7"/>
            </w:tcBorders>
            <w:shd w:val="clear" w:color="000000" w:fill="DBE5F1"/>
            <w:noWrap/>
            <w:vAlign w:val="center"/>
            <w:hideMark/>
          </w:tcPr>
          <w:p w14:paraId="2ED37B66"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PC-CAN-L</w:t>
            </w:r>
          </w:p>
        </w:tc>
        <w:tc>
          <w:tcPr>
            <w:tcW w:w="2440" w:type="dxa"/>
            <w:tcBorders>
              <w:top w:val="nil"/>
              <w:left w:val="nil"/>
              <w:bottom w:val="single" w:sz="8" w:space="0" w:color="95B3D7"/>
              <w:right w:val="single" w:sz="8" w:space="0" w:color="95B3D7"/>
            </w:tcBorders>
            <w:shd w:val="clear" w:color="000000" w:fill="DBE5F1"/>
            <w:noWrap/>
            <w:vAlign w:val="center"/>
            <w:hideMark/>
          </w:tcPr>
          <w:p w14:paraId="0231D69E"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上位机调试 CAN</w:t>
            </w:r>
          </w:p>
        </w:tc>
        <w:tc>
          <w:tcPr>
            <w:tcW w:w="4820" w:type="dxa"/>
            <w:tcBorders>
              <w:top w:val="nil"/>
              <w:left w:val="nil"/>
              <w:bottom w:val="single" w:sz="8" w:space="0" w:color="95B3D7"/>
              <w:right w:val="single" w:sz="8" w:space="0" w:color="95B3D7"/>
            </w:tcBorders>
            <w:shd w:val="clear" w:color="000000" w:fill="DBE5F1"/>
            <w:noWrap/>
            <w:vAlign w:val="center"/>
            <w:hideMark/>
          </w:tcPr>
          <w:p w14:paraId="4D0327B7"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非隔离 CAN， 1000K</w:t>
            </w:r>
          </w:p>
        </w:tc>
      </w:tr>
      <w:tr w:rsidR="00416F9F" w:rsidRPr="00A927B5" w14:paraId="7309E4A0"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auto" w:fill="auto"/>
            <w:noWrap/>
            <w:vAlign w:val="center"/>
            <w:hideMark/>
          </w:tcPr>
          <w:p w14:paraId="58A810D9"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34</w:t>
            </w:r>
          </w:p>
        </w:tc>
        <w:tc>
          <w:tcPr>
            <w:tcW w:w="1760" w:type="dxa"/>
            <w:tcBorders>
              <w:top w:val="nil"/>
              <w:left w:val="nil"/>
              <w:bottom w:val="single" w:sz="8" w:space="0" w:color="95B3D7"/>
              <w:right w:val="single" w:sz="8" w:space="0" w:color="95B3D7"/>
            </w:tcBorders>
            <w:shd w:val="clear" w:color="auto" w:fill="auto"/>
            <w:noWrap/>
            <w:vAlign w:val="center"/>
            <w:hideMark/>
          </w:tcPr>
          <w:p w14:paraId="429B4633"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PC-CAN-L</w:t>
            </w:r>
          </w:p>
        </w:tc>
        <w:tc>
          <w:tcPr>
            <w:tcW w:w="2440" w:type="dxa"/>
            <w:tcBorders>
              <w:top w:val="nil"/>
              <w:left w:val="nil"/>
              <w:bottom w:val="single" w:sz="8" w:space="0" w:color="95B3D7"/>
              <w:right w:val="single" w:sz="8" w:space="0" w:color="95B3D7"/>
            </w:tcBorders>
            <w:shd w:val="clear" w:color="auto" w:fill="auto"/>
            <w:noWrap/>
            <w:vAlign w:val="center"/>
            <w:hideMark/>
          </w:tcPr>
          <w:p w14:paraId="59E0E58C"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上位机调试 CAN</w:t>
            </w:r>
          </w:p>
        </w:tc>
        <w:tc>
          <w:tcPr>
            <w:tcW w:w="4820" w:type="dxa"/>
            <w:tcBorders>
              <w:top w:val="nil"/>
              <w:left w:val="nil"/>
              <w:bottom w:val="single" w:sz="8" w:space="0" w:color="95B3D7"/>
              <w:right w:val="single" w:sz="8" w:space="0" w:color="95B3D7"/>
            </w:tcBorders>
            <w:shd w:val="clear" w:color="auto" w:fill="auto"/>
            <w:noWrap/>
            <w:vAlign w:val="center"/>
            <w:hideMark/>
          </w:tcPr>
          <w:p w14:paraId="23D30F97"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非隔离 CAN，1000K</w:t>
            </w:r>
          </w:p>
        </w:tc>
      </w:tr>
      <w:tr w:rsidR="00416F9F" w:rsidRPr="00A927B5" w14:paraId="340E6B51" w14:textId="77777777" w:rsidTr="00416F9F">
        <w:trPr>
          <w:trHeight w:val="285"/>
        </w:trPr>
        <w:tc>
          <w:tcPr>
            <w:tcW w:w="820" w:type="dxa"/>
            <w:tcBorders>
              <w:top w:val="nil"/>
              <w:left w:val="single" w:sz="8" w:space="0" w:color="95B3D7"/>
              <w:bottom w:val="single" w:sz="8" w:space="0" w:color="95B3D7"/>
              <w:right w:val="single" w:sz="8" w:space="0" w:color="95B3D7"/>
            </w:tcBorders>
            <w:shd w:val="clear" w:color="000000" w:fill="DBE5F1"/>
            <w:noWrap/>
            <w:vAlign w:val="center"/>
            <w:hideMark/>
          </w:tcPr>
          <w:p w14:paraId="5D94C6FC" w14:textId="77777777" w:rsidR="00416F9F" w:rsidRPr="00A927B5" w:rsidRDefault="00416F9F" w:rsidP="00416F9F">
            <w:pPr>
              <w:jc w:val="center"/>
              <w:rPr>
                <w:rFonts w:ascii="HarmonyOS Sans SC" w:eastAsia="HarmonyOS Sans SC" w:hAnsi="HarmonyOS Sans SC" w:cs="宋体"/>
                <w:b/>
                <w:bCs/>
                <w:color w:val="000000"/>
                <w:sz w:val="20"/>
                <w:szCs w:val="20"/>
                <w:lang w:val="en-US" w:eastAsia="zh-CN"/>
              </w:rPr>
            </w:pPr>
            <w:r w:rsidRPr="00A927B5">
              <w:rPr>
                <w:rFonts w:ascii="HarmonyOS Sans SC" w:eastAsia="HarmonyOS Sans SC" w:hAnsi="HarmonyOS Sans SC" w:cs="宋体" w:hint="eastAsia"/>
                <w:b/>
                <w:bCs/>
                <w:color w:val="000000"/>
                <w:sz w:val="20"/>
                <w:szCs w:val="20"/>
                <w:lang w:val="en-US" w:eastAsia="zh-CN"/>
              </w:rPr>
              <w:t>35</w:t>
            </w:r>
          </w:p>
        </w:tc>
        <w:tc>
          <w:tcPr>
            <w:tcW w:w="1760" w:type="dxa"/>
            <w:tcBorders>
              <w:top w:val="nil"/>
              <w:left w:val="nil"/>
              <w:bottom w:val="single" w:sz="8" w:space="0" w:color="95B3D7"/>
              <w:right w:val="single" w:sz="8" w:space="0" w:color="95B3D7"/>
            </w:tcBorders>
            <w:shd w:val="clear" w:color="000000" w:fill="DBE5F1"/>
            <w:noWrap/>
            <w:vAlign w:val="center"/>
            <w:hideMark/>
          </w:tcPr>
          <w:p w14:paraId="2FA28AF0"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预留</w:t>
            </w:r>
          </w:p>
        </w:tc>
        <w:tc>
          <w:tcPr>
            <w:tcW w:w="2440" w:type="dxa"/>
            <w:tcBorders>
              <w:top w:val="nil"/>
              <w:left w:val="nil"/>
              <w:bottom w:val="single" w:sz="8" w:space="0" w:color="95B3D7"/>
              <w:right w:val="single" w:sz="8" w:space="0" w:color="95B3D7"/>
            </w:tcBorders>
            <w:shd w:val="clear" w:color="000000" w:fill="DBE5F1"/>
            <w:noWrap/>
            <w:vAlign w:val="center"/>
            <w:hideMark/>
          </w:tcPr>
          <w:p w14:paraId="09B8E76B" w14:textId="77777777" w:rsidR="00416F9F" w:rsidRPr="00A927B5" w:rsidRDefault="00416F9F" w:rsidP="00416F9F">
            <w:pPr>
              <w:jc w:val="cente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c>
          <w:tcPr>
            <w:tcW w:w="4820" w:type="dxa"/>
            <w:tcBorders>
              <w:top w:val="nil"/>
              <w:left w:val="nil"/>
              <w:bottom w:val="single" w:sz="8" w:space="0" w:color="95B3D7"/>
              <w:right w:val="single" w:sz="8" w:space="0" w:color="95B3D7"/>
            </w:tcBorders>
            <w:shd w:val="clear" w:color="000000" w:fill="DBE5F1"/>
            <w:noWrap/>
            <w:vAlign w:val="center"/>
            <w:hideMark/>
          </w:tcPr>
          <w:p w14:paraId="15929943" w14:textId="77777777" w:rsidR="00416F9F" w:rsidRPr="00A927B5" w:rsidRDefault="00416F9F" w:rsidP="00416F9F">
            <w:pPr>
              <w:rPr>
                <w:rFonts w:ascii="HarmonyOS Sans SC" w:eastAsia="HarmonyOS Sans SC" w:hAnsi="HarmonyOS Sans SC" w:cs="宋体"/>
                <w:color w:val="000000"/>
                <w:sz w:val="20"/>
                <w:szCs w:val="20"/>
                <w:lang w:val="en-US" w:eastAsia="zh-CN"/>
              </w:rPr>
            </w:pPr>
            <w:r w:rsidRPr="00A927B5">
              <w:rPr>
                <w:rFonts w:ascii="HarmonyOS Sans SC" w:eastAsia="HarmonyOS Sans SC" w:hAnsi="HarmonyOS Sans SC" w:cs="宋体"/>
                <w:color w:val="000000"/>
                <w:sz w:val="20"/>
                <w:szCs w:val="20"/>
                <w:lang w:val="en-US" w:eastAsia="zh-CN"/>
              </w:rPr>
              <w:t xml:space="preserve">　</w:t>
            </w:r>
          </w:p>
        </w:tc>
      </w:tr>
    </w:tbl>
    <w:p w14:paraId="2837E34F" w14:textId="77777777" w:rsidR="008A3A1C" w:rsidRPr="00A927B5" w:rsidRDefault="008A3A1C" w:rsidP="0027173D">
      <w:pPr>
        <w:spacing w:after="240"/>
        <w:ind w:right="-8"/>
        <w:rPr>
          <w:rFonts w:ascii="HarmonyOS Sans SC" w:eastAsia="HarmonyOS Sans SC" w:hAnsi="HarmonyOS Sans SC" w:cs="Arial"/>
          <w:sz w:val="18"/>
          <w:szCs w:val="18"/>
          <w:lang w:eastAsia="zh-CN"/>
        </w:rPr>
      </w:pPr>
    </w:p>
    <w:sectPr w:rsidR="008A3A1C" w:rsidRPr="00A927B5" w:rsidSect="00861B0B">
      <w:type w:val="continuous"/>
      <w:pgSz w:w="11900" w:h="16840"/>
      <w:pgMar w:top="2104" w:right="851" w:bottom="1977" w:left="1134" w:header="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D178D" w14:textId="77777777" w:rsidR="00207B94" w:rsidRDefault="00207B94" w:rsidP="00FB21DA">
      <w:r>
        <w:separator/>
      </w:r>
    </w:p>
  </w:endnote>
  <w:endnote w:type="continuationSeparator" w:id="0">
    <w:p w14:paraId="630D9CFC" w14:textId="77777777" w:rsidR="00207B94" w:rsidRDefault="00207B94" w:rsidP="00FB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HarmonyOS Sans SC">
    <w:panose1 w:val="00000500000000000000"/>
    <w:charset w:val="86"/>
    <w:family w:val="auto"/>
    <w:pitch w:val="variable"/>
    <w:sig w:usb0="00000003" w:usb1="080E0000" w:usb2="00000016" w:usb3="00000000" w:csb0="00040001" w:csb1="00000000"/>
  </w:font>
  <w:font w:name="HarmonyOS Sans SC Medium">
    <w:panose1 w:val="00000600000000000000"/>
    <w:charset w:val="86"/>
    <w:family w:val="auto"/>
    <w:pitch w:val="variable"/>
    <w:sig w:usb0="00000003" w:usb1="080E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4"/>
      <w:gridCol w:w="3485"/>
      <w:gridCol w:w="1399"/>
      <w:gridCol w:w="1567"/>
    </w:tblGrid>
    <w:tr w:rsidR="00831AB4" w:rsidRPr="00214CC1" w14:paraId="00C65CCF" w14:textId="77777777" w:rsidTr="0029775F">
      <w:tc>
        <w:tcPr>
          <w:tcW w:w="3510" w:type="dxa"/>
        </w:tcPr>
        <w:p w14:paraId="67A25211" w14:textId="77777777" w:rsidR="00831AB4" w:rsidRPr="0015030D" w:rsidRDefault="00831AB4" w:rsidP="0029775F">
          <w:pPr>
            <w:snapToGrid w:val="0"/>
            <w:rPr>
              <w:rFonts w:ascii="Arial" w:hAnsi="Arial" w:cs="Arial"/>
              <w:color w:val="000000"/>
              <w:sz w:val="20"/>
              <w:szCs w:val="20"/>
              <w:lang w:eastAsia="zh-CN"/>
            </w:rPr>
          </w:pPr>
          <w:r>
            <w:rPr>
              <w:rFonts w:ascii="Arial" w:hAnsi="Arial" w:cs="Arial"/>
              <w:b/>
              <w:sz w:val="12"/>
              <w:szCs w:val="12"/>
              <w:lang w:val="en-US" w:eastAsia="zh-CN"/>
            </w:rPr>
            <w:t>徐州威卡电子控制技术有限公司</w:t>
          </w:r>
        </w:p>
      </w:tc>
      <w:tc>
        <w:tcPr>
          <w:tcW w:w="3544" w:type="dxa"/>
        </w:tcPr>
        <w:p w14:paraId="593353E7" w14:textId="77777777" w:rsidR="00831AB4" w:rsidRPr="0013303B" w:rsidRDefault="00831AB4" w:rsidP="0029775F">
          <w:pPr>
            <w:pStyle w:val="a7"/>
            <w:rPr>
              <w:rFonts w:ascii="Arial" w:hAnsi="Arial" w:cs="Arial"/>
              <w:sz w:val="12"/>
              <w:szCs w:val="12"/>
              <w:lang w:val="en-US"/>
            </w:rPr>
          </w:pPr>
        </w:p>
      </w:tc>
      <w:tc>
        <w:tcPr>
          <w:tcW w:w="1418" w:type="dxa"/>
        </w:tcPr>
        <w:p w14:paraId="2126BD2E" w14:textId="77777777" w:rsidR="00831AB4" w:rsidRPr="0013303B" w:rsidRDefault="00831AB4" w:rsidP="0029775F">
          <w:pPr>
            <w:pStyle w:val="a7"/>
            <w:rPr>
              <w:rFonts w:ascii="Arial" w:hAnsi="Arial" w:cs="Arial"/>
              <w:sz w:val="12"/>
              <w:szCs w:val="12"/>
              <w:lang w:val="en-US"/>
            </w:rPr>
          </w:pPr>
        </w:p>
      </w:tc>
      <w:tc>
        <w:tcPr>
          <w:tcW w:w="1591" w:type="dxa"/>
        </w:tcPr>
        <w:p w14:paraId="663455A4" w14:textId="77777777" w:rsidR="00831AB4" w:rsidRPr="0013303B" w:rsidRDefault="00831AB4" w:rsidP="0029775F">
          <w:pPr>
            <w:pStyle w:val="a7"/>
            <w:rPr>
              <w:rFonts w:ascii="Arial" w:hAnsi="Arial" w:cs="Arial"/>
              <w:sz w:val="12"/>
              <w:szCs w:val="12"/>
              <w:lang w:val="en-US"/>
            </w:rPr>
          </w:pPr>
        </w:p>
      </w:tc>
    </w:tr>
    <w:tr w:rsidR="00831AB4" w14:paraId="630A995F" w14:textId="77777777" w:rsidTr="0029775F">
      <w:tc>
        <w:tcPr>
          <w:tcW w:w="3510" w:type="dxa"/>
        </w:tcPr>
        <w:p w14:paraId="54E317B6" w14:textId="77777777" w:rsidR="00831AB4" w:rsidRPr="00114A73" w:rsidRDefault="00831AB4" w:rsidP="0029775F">
          <w:pPr>
            <w:rPr>
              <w:rFonts w:ascii="Arial" w:hAnsi="Arial" w:cs="Arial"/>
              <w:sz w:val="12"/>
              <w:szCs w:val="12"/>
              <w:lang w:eastAsia="zh-CN"/>
            </w:rPr>
          </w:pPr>
          <w:r>
            <w:rPr>
              <w:rFonts w:ascii="Arial" w:hAnsi="Arial" w:cs="Arial"/>
              <w:sz w:val="12"/>
              <w:szCs w:val="12"/>
              <w:lang w:eastAsia="zh-CN"/>
            </w:rPr>
            <w:t>江苏省徐州市经济开发区宝莲寺路</w:t>
          </w:r>
          <w:r>
            <w:rPr>
              <w:rFonts w:ascii="Arial" w:hAnsi="Arial" w:cs="Arial" w:hint="eastAsia"/>
              <w:sz w:val="12"/>
              <w:szCs w:val="12"/>
              <w:lang w:eastAsia="zh-CN"/>
            </w:rPr>
            <w:t>11</w:t>
          </w:r>
          <w:r>
            <w:rPr>
              <w:rFonts w:ascii="Arial" w:hAnsi="Arial" w:cs="Arial" w:hint="eastAsia"/>
              <w:sz w:val="12"/>
              <w:szCs w:val="12"/>
              <w:lang w:eastAsia="zh-CN"/>
            </w:rPr>
            <w:t>号</w:t>
          </w:r>
        </w:p>
      </w:tc>
      <w:tc>
        <w:tcPr>
          <w:tcW w:w="3544" w:type="dxa"/>
        </w:tcPr>
        <w:p w14:paraId="271188E5" w14:textId="77777777" w:rsidR="00831AB4" w:rsidRPr="00E43D2E" w:rsidRDefault="00831AB4" w:rsidP="0029775F">
          <w:pPr>
            <w:pStyle w:val="a7"/>
            <w:rPr>
              <w:rFonts w:ascii="Arial" w:hAnsi="Arial" w:cs="Arial"/>
              <w:sz w:val="12"/>
              <w:szCs w:val="12"/>
              <w:lang w:eastAsia="zh-CN"/>
            </w:rPr>
          </w:pPr>
        </w:p>
      </w:tc>
      <w:tc>
        <w:tcPr>
          <w:tcW w:w="1418" w:type="dxa"/>
        </w:tcPr>
        <w:p w14:paraId="66BD8E15" w14:textId="77777777" w:rsidR="00831AB4" w:rsidRPr="00E43D2E" w:rsidRDefault="00831AB4" w:rsidP="0029775F">
          <w:pPr>
            <w:pStyle w:val="a7"/>
            <w:rPr>
              <w:rFonts w:ascii="Arial" w:hAnsi="Arial" w:cs="Arial"/>
              <w:sz w:val="12"/>
              <w:szCs w:val="12"/>
            </w:rPr>
          </w:pPr>
        </w:p>
      </w:tc>
      <w:tc>
        <w:tcPr>
          <w:tcW w:w="1591" w:type="dxa"/>
        </w:tcPr>
        <w:p w14:paraId="1100B41E" w14:textId="77777777" w:rsidR="00831AB4" w:rsidRPr="00E43D2E" w:rsidRDefault="00831AB4" w:rsidP="0029775F">
          <w:pPr>
            <w:pStyle w:val="a7"/>
            <w:tabs>
              <w:tab w:val="left" w:pos="533"/>
            </w:tabs>
            <w:rPr>
              <w:rFonts w:ascii="Arial" w:hAnsi="Arial" w:cs="Arial"/>
              <w:sz w:val="12"/>
              <w:szCs w:val="12"/>
            </w:rPr>
          </w:pPr>
        </w:p>
      </w:tc>
    </w:tr>
    <w:tr w:rsidR="00831AB4" w:rsidRPr="00214CC1" w14:paraId="39D22037" w14:textId="77777777" w:rsidTr="0029775F">
      <w:tc>
        <w:tcPr>
          <w:tcW w:w="3510" w:type="dxa"/>
        </w:tcPr>
        <w:p w14:paraId="28AAAD60" w14:textId="77777777" w:rsidR="00831AB4" w:rsidRPr="00E43D2E" w:rsidRDefault="00831AB4" w:rsidP="0029775F">
          <w:pPr>
            <w:pStyle w:val="a7"/>
            <w:tabs>
              <w:tab w:val="left" w:pos="426"/>
            </w:tabs>
            <w:rPr>
              <w:rFonts w:ascii="Arial" w:hAnsi="Arial" w:cs="Arial"/>
              <w:sz w:val="12"/>
              <w:szCs w:val="12"/>
              <w:lang w:eastAsia="zh-CN"/>
            </w:rPr>
          </w:pPr>
          <w:r>
            <w:rPr>
              <w:rFonts w:ascii="Arial" w:hAnsi="Arial" w:cs="Arial" w:hint="eastAsia"/>
              <w:sz w:val="12"/>
              <w:szCs w:val="12"/>
              <w:lang w:eastAsia="zh-CN"/>
            </w:rPr>
            <w:t>电话：</w:t>
          </w:r>
          <w:r>
            <w:rPr>
              <w:rFonts w:ascii="Arial" w:hAnsi="Arial" w:cs="Arial"/>
              <w:sz w:val="12"/>
              <w:szCs w:val="12"/>
            </w:rPr>
            <w:t>+</w:t>
          </w:r>
          <w:r>
            <w:rPr>
              <w:rFonts w:ascii="Arial" w:hAnsi="Arial" w:cs="Arial" w:hint="eastAsia"/>
              <w:sz w:val="12"/>
              <w:szCs w:val="12"/>
              <w:lang w:eastAsia="zh-CN"/>
            </w:rPr>
            <w:t>86</w:t>
          </w:r>
          <w:r>
            <w:rPr>
              <w:rFonts w:ascii="Arial" w:hAnsi="Arial" w:cs="Arial"/>
              <w:sz w:val="12"/>
              <w:szCs w:val="12"/>
            </w:rPr>
            <w:t xml:space="preserve"> (0)</w:t>
          </w:r>
          <w:r>
            <w:rPr>
              <w:rFonts w:ascii="Arial" w:hAnsi="Arial" w:cs="Arial" w:hint="eastAsia"/>
              <w:sz w:val="12"/>
              <w:szCs w:val="12"/>
              <w:lang w:eastAsia="zh-CN"/>
            </w:rPr>
            <w:t>516 87885799</w:t>
          </w:r>
        </w:p>
      </w:tc>
      <w:tc>
        <w:tcPr>
          <w:tcW w:w="3544" w:type="dxa"/>
        </w:tcPr>
        <w:p w14:paraId="36CA09E0" w14:textId="77777777" w:rsidR="00831AB4" w:rsidRPr="008228B2" w:rsidRDefault="00831AB4" w:rsidP="0029775F">
          <w:pPr>
            <w:pStyle w:val="a7"/>
            <w:rPr>
              <w:rFonts w:ascii="Arial" w:hAnsi="Arial" w:cs="Arial"/>
              <w:sz w:val="12"/>
              <w:szCs w:val="12"/>
              <w:lang w:val="en-US"/>
            </w:rPr>
          </w:pPr>
          <w:r>
            <w:rPr>
              <w:rFonts w:ascii="Arial" w:hAnsi="Arial" w:cs="Arial"/>
              <w:sz w:val="12"/>
              <w:szCs w:val="12"/>
              <w:lang w:val="en-US"/>
            </w:rPr>
            <w:t>如有技术变更</w:t>
          </w:r>
          <w:r>
            <w:rPr>
              <w:rFonts w:ascii="Arial" w:hAnsi="Arial" w:cs="Arial" w:hint="eastAsia"/>
              <w:sz w:val="12"/>
              <w:szCs w:val="12"/>
              <w:lang w:val="en-US" w:eastAsia="zh-CN"/>
            </w:rPr>
            <w:t>，</w:t>
          </w:r>
          <w:r>
            <w:rPr>
              <w:rFonts w:ascii="Arial" w:hAnsi="Arial" w:cs="Arial"/>
              <w:sz w:val="12"/>
              <w:szCs w:val="12"/>
              <w:lang w:val="en-US"/>
            </w:rPr>
            <w:t>恕不另行通知</w:t>
          </w:r>
          <w:r>
            <w:rPr>
              <w:rFonts w:ascii="Arial" w:hAnsi="Arial" w:cs="Arial" w:hint="eastAsia"/>
              <w:sz w:val="12"/>
              <w:szCs w:val="12"/>
              <w:lang w:val="en-US" w:eastAsia="zh-CN"/>
            </w:rPr>
            <w:t>。</w:t>
          </w:r>
        </w:p>
      </w:tc>
      <w:tc>
        <w:tcPr>
          <w:tcW w:w="1418" w:type="dxa"/>
        </w:tcPr>
        <w:p w14:paraId="7FE9B395" w14:textId="77777777" w:rsidR="00831AB4" w:rsidRPr="008228B2" w:rsidRDefault="00831AB4" w:rsidP="0029775F">
          <w:pPr>
            <w:pStyle w:val="a7"/>
            <w:rPr>
              <w:rFonts w:ascii="Arial" w:hAnsi="Arial" w:cs="Arial"/>
              <w:sz w:val="12"/>
              <w:szCs w:val="12"/>
              <w:lang w:val="en-US"/>
            </w:rPr>
          </w:pPr>
        </w:p>
      </w:tc>
      <w:tc>
        <w:tcPr>
          <w:tcW w:w="1591" w:type="dxa"/>
        </w:tcPr>
        <w:p w14:paraId="439B59D5" w14:textId="77777777" w:rsidR="00831AB4" w:rsidRPr="008228B2" w:rsidRDefault="00831AB4" w:rsidP="0029775F">
          <w:pPr>
            <w:pStyle w:val="a7"/>
            <w:tabs>
              <w:tab w:val="left" w:pos="533"/>
            </w:tabs>
            <w:rPr>
              <w:rFonts w:ascii="Arial" w:hAnsi="Arial" w:cs="Arial"/>
              <w:sz w:val="12"/>
              <w:szCs w:val="12"/>
              <w:lang w:val="en-US"/>
            </w:rPr>
          </w:pPr>
        </w:p>
      </w:tc>
    </w:tr>
    <w:tr w:rsidR="00831AB4" w:rsidRPr="00214CC1" w14:paraId="5A24435D" w14:textId="77777777" w:rsidTr="0029775F">
      <w:tc>
        <w:tcPr>
          <w:tcW w:w="3510" w:type="dxa"/>
        </w:tcPr>
        <w:p w14:paraId="4D2A9DAB" w14:textId="77777777" w:rsidR="00831AB4" w:rsidRPr="00E43D2E" w:rsidRDefault="00831AB4" w:rsidP="0029775F">
          <w:pPr>
            <w:pStyle w:val="a7"/>
            <w:tabs>
              <w:tab w:val="left" w:pos="426"/>
            </w:tabs>
            <w:rPr>
              <w:rFonts w:ascii="Arial" w:hAnsi="Arial" w:cs="Arial"/>
              <w:sz w:val="12"/>
              <w:szCs w:val="12"/>
              <w:lang w:eastAsia="zh-CN"/>
            </w:rPr>
          </w:pPr>
          <w:r>
            <w:rPr>
              <w:rFonts w:ascii="Arial" w:hAnsi="Arial" w:cs="Arial"/>
              <w:sz w:val="12"/>
              <w:szCs w:val="12"/>
            </w:rPr>
            <w:t>传真</w:t>
          </w:r>
          <w:r>
            <w:rPr>
              <w:rFonts w:ascii="Arial" w:hAnsi="Arial" w:cs="Arial" w:hint="eastAsia"/>
              <w:sz w:val="12"/>
              <w:szCs w:val="12"/>
              <w:lang w:eastAsia="zh-CN"/>
            </w:rPr>
            <w:t>：</w:t>
          </w:r>
          <w:r>
            <w:rPr>
              <w:rFonts w:ascii="Arial" w:hAnsi="Arial" w:cs="Arial"/>
              <w:sz w:val="12"/>
              <w:szCs w:val="12"/>
            </w:rPr>
            <w:t>+</w:t>
          </w:r>
          <w:r>
            <w:rPr>
              <w:rFonts w:ascii="Arial" w:hAnsi="Arial" w:cs="Arial" w:hint="eastAsia"/>
              <w:sz w:val="12"/>
              <w:szCs w:val="12"/>
              <w:lang w:eastAsia="zh-CN"/>
            </w:rPr>
            <w:t>86</w:t>
          </w:r>
          <w:r>
            <w:rPr>
              <w:rFonts w:ascii="Arial" w:hAnsi="Arial" w:cs="Arial"/>
              <w:sz w:val="12"/>
              <w:szCs w:val="12"/>
            </w:rPr>
            <w:t xml:space="preserve"> (0)</w:t>
          </w:r>
          <w:r>
            <w:rPr>
              <w:rFonts w:ascii="Arial" w:hAnsi="Arial" w:cs="Arial" w:hint="eastAsia"/>
              <w:sz w:val="12"/>
              <w:szCs w:val="12"/>
              <w:lang w:eastAsia="zh-CN"/>
            </w:rPr>
            <w:t>51687793971</w:t>
          </w:r>
        </w:p>
      </w:tc>
      <w:tc>
        <w:tcPr>
          <w:tcW w:w="3544" w:type="dxa"/>
        </w:tcPr>
        <w:p w14:paraId="76EF9218" w14:textId="77777777" w:rsidR="00831AB4" w:rsidRPr="008228B2" w:rsidRDefault="00831AB4" w:rsidP="0029775F">
          <w:pPr>
            <w:pStyle w:val="a7"/>
            <w:rPr>
              <w:rFonts w:ascii="Arial" w:hAnsi="Arial" w:cs="Arial"/>
              <w:sz w:val="12"/>
              <w:szCs w:val="12"/>
              <w:lang w:val="en-US"/>
            </w:rPr>
          </w:pPr>
          <w:r>
            <w:rPr>
              <w:rFonts w:ascii="Arial" w:hAnsi="Arial" w:cs="Arial"/>
              <w:sz w:val="12"/>
              <w:szCs w:val="12"/>
              <w:lang w:val="en-US"/>
            </w:rPr>
            <w:t>本规格书内的内容</w:t>
          </w:r>
          <w:r>
            <w:rPr>
              <w:rFonts w:ascii="Arial" w:hAnsi="Arial" w:cs="Arial" w:hint="eastAsia"/>
              <w:sz w:val="12"/>
              <w:szCs w:val="12"/>
              <w:lang w:val="en-US" w:eastAsia="zh-CN"/>
            </w:rPr>
            <w:t>，</w:t>
          </w:r>
          <w:r>
            <w:rPr>
              <w:rFonts w:ascii="Arial" w:hAnsi="Arial" w:cs="Arial"/>
              <w:sz w:val="12"/>
              <w:szCs w:val="12"/>
              <w:lang w:val="en-US" w:eastAsia="zh-CN"/>
            </w:rPr>
            <w:t>个别情况下</w:t>
          </w:r>
          <w:r>
            <w:rPr>
              <w:rFonts w:ascii="Arial" w:hAnsi="Arial" w:cs="Arial" w:hint="eastAsia"/>
              <w:sz w:val="12"/>
              <w:szCs w:val="12"/>
              <w:lang w:val="en-US" w:eastAsia="zh-CN"/>
            </w:rPr>
            <w:t>，</w:t>
          </w:r>
          <w:r>
            <w:rPr>
              <w:rFonts w:ascii="Arial" w:hAnsi="Arial" w:cs="Arial"/>
              <w:sz w:val="12"/>
              <w:szCs w:val="12"/>
              <w:lang w:val="en-US" w:eastAsia="zh-CN"/>
            </w:rPr>
            <w:t>如经过本公司</w:t>
          </w:r>
          <w:r>
            <w:rPr>
              <w:rFonts w:ascii="Arial" w:hAnsi="Arial" w:cs="Arial"/>
              <w:sz w:val="12"/>
              <w:szCs w:val="12"/>
              <w:lang w:val="en-US"/>
            </w:rPr>
            <w:t>明确书面确认</w:t>
          </w:r>
          <w:r>
            <w:rPr>
              <w:rFonts w:ascii="Arial" w:hAnsi="Arial" w:cs="Arial" w:hint="eastAsia"/>
              <w:sz w:val="12"/>
              <w:szCs w:val="12"/>
              <w:lang w:val="en-US" w:eastAsia="zh-CN"/>
            </w:rPr>
            <w:t>，</w:t>
          </w:r>
          <w:r>
            <w:rPr>
              <w:rFonts w:ascii="Arial" w:hAnsi="Arial" w:cs="Arial"/>
              <w:sz w:val="12"/>
              <w:szCs w:val="12"/>
              <w:lang w:val="en-US"/>
            </w:rPr>
            <w:t>即属保证性质</w:t>
          </w:r>
          <w:r>
            <w:rPr>
              <w:rFonts w:ascii="Arial" w:hAnsi="Arial" w:cs="Arial" w:hint="eastAsia"/>
              <w:sz w:val="12"/>
              <w:szCs w:val="12"/>
              <w:lang w:val="en-US" w:eastAsia="zh-CN"/>
            </w:rPr>
            <w:t>。</w:t>
          </w:r>
        </w:p>
      </w:tc>
      <w:tc>
        <w:tcPr>
          <w:tcW w:w="1418" w:type="dxa"/>
        </w:tcPr>
        <w:p w14:paraId="5FC48EEA" w14:textId="77777777" w:rsidR="00831AB4" w:rsidRPr="008228B2" w:rsidRDefault="00831AB4" w:rsidP="0029775F">
          <w:pPr>
            <w:pStyle w:val="a7"/>
            <w:rPr>
              <w:rFonts w:ascii="Arial" w:hAnsi="Arial" w:cs="Arial"/>
              <w:sz w:val="12"/>
              <w:szCs w:val="12"/>
              <w:lang w:val="en-US"/>
            </w:rPr>
          </w:pPr>
        </w:p>
      </w:tc>
      <w:tc>
        <w:tcPr>
          <w:tcW w:w="1591" w:type="dxa"/>
        </w:tcPr>
        <w:p w14:paraId="12AB8BF0" w14:textId="77777777" w:rsidR="00831AB4" w:rsidRPr="008228B2" w:rsidRDefault="00831AB4" w:rsidP="0029775F">
          <w:pPr>
            <w:pStyle w:val="a7"/>
            <w:tabs>
              <w:tab w:val="left" w:pos="533"/>
            </w:tabs>
            <w:rPr>
              <w:rFonts w:ascii="Arial" w:hAnsi="Arial" w:cs="Arial"/>
              <w:sz w:val="12"/>
              <w:szCs w:val="12"/>
              <w:lang w:val="en-US"/>
            </w:rPr>
          </w:pPr>
        </w:p>
      </w:tc>
    </w:tr>
    <w:tr w:rsidR="00831AB4" w:rsidRPr="00214CC1" w14:paraId="5C01E42A" w14:textId="77777777" w:rsidTr="0029775F">
      <w:tc>
        <w:tcPr>
          <w:tcW w:w="3510" w:type="dxa"/>
        </w:tcPr>
        <w:p w14:paraId="3C392412" w14:textId="77777777" w:rsidR="00831AB4" w:rsidRPr="00746781" w:rsidRDefault="00831AB4" w:rsidP="0029775F">
          <w:pPr>
            <w:pStyle w:val="a7"/>
            <w:rPr>
              <w:rFonts w:ascii="Arial" w:hAnsi="Arial" w:cs="Arial"/>
              <w:b/>
              <w:sz w:val="12"/>
              <w:szCs w:val="12"/>
              <w:lang w:eastAsia="zh-CN"/>
            </w:rPr>
          </w:pPr>
          <w:r w:rsidRPr="00DD65FB">
            <w:rPr>
              <w:rFonts w:ascii="Arial" w:hAnsi="Arial" w:cs="Arial"/>
              <w:sz w:val="12"/>
              <w:szCs w:val="12"/>
            </w:rPr>
            <w:t>网址</w:t>
          </w:r>
          <w:r w:rsidRPr="00DD65FB">
            <w:rPr>
              <w:rFonts w:ascii="Arial" w:hAnsi="Arial" w:cs="Arial" w:hint="eastAsia"/>
              <w:sz w:val="12"/>
              <w:szCs w:val="12"/>
              <w:lang w:eastAsia="zh-CN"/>
            </w:rPr>
            <w:t>：</w:t>
          </w:r>
          <w:r w:rsidRPr="00DD65FB">
            <w:rPr>
              <w:rFonts w:ascii="Arial" w:hAnsi="Arial" w:cs="Arial"/>
              <w:sz w:val="12"/>
              <w:szCs w:val="12"/>
            </w:rPr>
            <w:t>www.</w:t>
          </w:r>
          <w:r w:rsidRPr="00DD65FB">
            <w:rPr>
              <w:rFonts w:ascii="Arial" w:hAnsi="Arial" w:cs="Arial" w:hint="eastAsia"/>
              <w:sz w:val="12"/>
              <w:szCs w:val="12"/>
              <w:lang w:eastAsia="zh-CN"/>
            </w:rPr>
            <w:t>wika</w:t>
          </w:r>
          <w:r w:rsidRPr="00DD65FB">
            <w:rPr>
              <w:rFonts w:ascii="Arial" w:hAnsi="Arial" w:cs="Arial"/>
              <w:sz w:val="12"/>
              <w:szCs w:val="12"/>
            </w:rPr>
            <w:t>-</w:t>
          </w:r>
          <w:r w:rsidRPr="00DD65FB">
            <w:rPr>
              <w:rFonts w:ascii="Arial" w:hAnsi="Arial" w:cs="Arial" w:hint="eastAsia"/>
              <w:sz w:val="12"/>
              <w:szCs w:val="12"/>
              <w:lang w:eastAsia="zh-CN"/>
            </w:rPr>
            <w:t>mc</w:t>
          </w:r>
          <w:r w:rsidRPr="00DD65FB">
            <w:rPr>
              <w:rFonts w:ascii="Arial" w:hAnsi="Arial" w:cs="Arial"/>
              <w:sz w:val="12"/>
              <w:szCs w:val="12"/>
            </w:rPr>
            <w:t>.c</w:t>
          </w:r>
          <w:r w:rsidRPr="00DD65FB">
            <w:rPr>
              <w:rFonts w:ascii="Arial" w:hAnsi="Arial" w:cs="Arial" w:hint="eastAsia"/>
              <w:sz w:val="12"/>
              <w:szCs w:val="12"/>
              <w:lang w:eastAsia="zh-CN"/>
            </w:rPr>
            <w:t>n</w:t>
          </w:r>
        </w:p>
      </w:tc>
      <w:tc>
        <w:tcPr>
          <w:tcW w:w="3544" w:type="dxa"/>
        </w:tcPr>
        <w:p w14:paraId="7729A5D8" w14:textId="77777777" w:rsidR="00831AB4" w:rsidRPr="00DC13F4" w:rsidRDefault="00831AB4" w:rsidP="0029775F">
          <w:pPr>
            <w:pStyle w:val="a7"/>
            <w:rPr>
              <w:rFonts w:ascii="Arial" w:hAnsi="Arial" w:cs="Arial"/>
              <w:sz w:val="12"/>
              <w:szCs w:val="12"/>
            </w:rPr>
          </w:pPr>
        </w:p>
      </w:tc>
      <w:tc>
        <w:tcPr>
          <w:tcW w:w="1418" w:type="dxa"/>
        </w:tcPr>
        <w:p w14:paraId="13CC5179" w14:textId="77777777" w:rsidR="00831AB4" w:rsidRPr="00DC13F4" w:rsidRDefault="00831AB4" w:rsidP="0029775F">
          <w:pPr>
            <w:pStyle w:val="a7"/>
            <w:rPr>
              <w:rFonts w:ascii="Arial" w:hAnsi="Arial" w:cs="Arial"/>
              <w:sz w:val="12"/>
              <w:szCs w:val="12"/>
            </w:rPr>
          </w:pPr>
        </w:p>
      </w:tc>
      <w:tc>
        <w:tcPr>
          <w:tcW w:w="1591" w:type="dxa"/>
        </w:tcPr>
        <w:p w14:paraId="205E4821" w14:textId="77777777" w:rsidR="00831AB4" w:rsidRPr="00DC13F4" w:rsidRDefault="00831AB4" w:rsidP="0029775F">
          <w:pPr>
            <w:pStyle w:val="a7"/>
            <w:tabs>
              <w:tab w:val="left" w:pos="533"/>
            </w:tabs>
            <w:rPr>
              <w:rFonts w:ascii="Arial" w:hAnsi="Arial" w:cs="Arial"/>
              <w:sz w:val="12"/>
              <w:szCs w:val="12"/>
            </w:rPr>
          </w:pPr>
        </w:p>
      </w:tc>
    </w:tr>
    <w:tr w:rsidR="00831AB4" w14:paraId="6CD5C0D2" w14:textId="77777777" w:rsidTr="0029775F">
      <w:tc>
        <w:tcPr>
          <w:tcW w:w="3510" w:type="dxa"/>
        </w:tcPr>
        <w:p w14:paraId="4F9B18B7" w14:textId="77777777" w:rsidR="00831AB4" w:rsidRPr="00746781" w:rsidRDefault="00831AB4" w:rsidP="0029775F">
          <w:pPr>
            <w:pStyle w:val="a7"/>
            <w:rPr>
              <w:rFonts w:ascii="Arial" w:hAnsi="Arial" w:cs="Arial"/>
              <w:b/>
              <w:sz w:val="12"/>
              <w:szCs w:val="12"/>
              <w:lang w:eastAsia="zh-CN"/>
            </w:rPr>
          </w:pPr>
        </w:p>
      </w:tc>
      <w:tc>
        <w:tcPr>
          <w:tcW w:w="3544" w:type="dxa"/>
        </w:tcPr>
        <w:p w14:paraId="0C100F2F" w14:textId="77777777" w:rsidR="00831AB4" w:rsidRPr="00DC13F4" w:rsidRDefault="00831AB4" w:rsidP="0029775F">
          <w:pPr>
            <w:pStyle w:val="a7"/>
            <w:rPr>
              <w:rFonts w:ascii="Arial" w:hAnsi="Arial" w:cs="Arial"/>
              <w:sz w:val="12"/>
              <w:szCs w:val="12"/>
            </w:rPr>
          </w:pPr>
        </w:p>
      </w:tc>
      <w:tc>
        <w:tcPr>
          <w:tcW w:w="1418" w:type="dxa"/>
        </w:tcPr>
        <w:p w14:paraId="5F23245C" w14:textId="77777777" w:rsidR="00831AB4" w:rsidRPr="00E43D2E" w:rsidRDefault="00831AB4" w:rsidP="005502B0">
          <w:pPr>
            <w:pStyle w:val="a7"/>
            <w:rPr>
              <w:rFonts w:ascii="Arial" w:hAnsi="Arial" w:cs="Arial"/>
              <w:sz w:val="12"/>
              <w:szCs w:val="12"/>
            </w:rPr>
          </w:pPr>
          <w:r>
            <w:rPr>
              <w:rFonts w:ascii="Arial" w:hAnsi="Arial" w:cs="Arial" w:hint="eastAsia"/>
              <w:sz w:val="12"/>
              <w:szCs w:val="12"/>
              <w:lang w:eastAsia="zh-CN"/>
            </w:rPr>
            <w:t>版本</w:t>
          </w:r>
          <w:r>
            <w:rPr>
              <w:rFonts w:ascii="Arial" w:eastAsia="宋体" w:hAnsi="Arial" w:cs="Arial" w:hint="eastAsia"/>
              <w:sz w:val="12"/>
              <w:szCs w:val="12"/>
              <w:lang w:eastAsia="zh-CN"/>
            </w:rPr>
            <w:t>Av</w:t>
          </w:r>
          <w:r w:rsidR="00B100D9">
            <w:rPr>
              <w:rFonts w:ascii="Arial" w:eastAsia="宋体" w:hAnsi="Arial" w:cs="Arial"/>
              <w:sz w:val="12"/>
              <w:szCs w:val="12"/>
              <w:lang w:eastAsia="zh-CN"/>
            </w:rPr>
            <w:t>1</w:t>
          </w:r>
        </w:p>
      </w:tc>
      <w:tc>
        <w:tcPr>
          <w:tcW w:w="1591" w:type="dxa"/>
        </w:tcPr>
        <w:p w14:paraId="6236D6A7" w14:textId="77777777" w:rsidR="00831AB4" w:rsidRPr="00E43D2E" w:rsidRDefault="00831AB4" w:rsidP="0029775F">
          <w:pPr>
            <w:pStyle w:val="a7"/>
            <w:wordWrap w:val="0"/>
            <w:jc w:val="right"/>
            <w:rPr>
              <w:rFonts w:ascii="Arial" w:hAnsi="Arial" w:cs="Arial"/>
              <w:sz w:val="12"/>
              <w:szCs w:val="12"/>
              <w:lang w:eastAsia="zh-CN"/>
            </w:rPr>
          </w:pPr>
          <w:r>
            <w:rPr>
              <w:rFonts w:ascii="Arial" w:hAnsi="Arial" w:cs="Arial" w:hint="eastAsia"/>
              <w:sz w:val="12"/>
              <w:szCs w:val="12"/>
              <w:lang w:eastAsia="zh-CN"/>
            </w:rPr>
            <w:t>徐州威卡</w:t>
          </w:r>
        </w:p>
      </w:tc>
    </w:tr>
  </w:tbl>
  <w:p w14:paraId="5F5337AA" w14:textId="77777777" w:rsidR="00831AB4" w:rsidRDefault="00831AB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4"/>
      <w:gridCol w:w="3485"/>
      <w:gridCol w:w="1399"/>
      <w:gridCol w:w="1567"/>
    </w:tblGrid>
    <w:tr w:rsidR="00737850" w:rsidRPr="00214CC1" w14:paraId="7EB214BD" w14:textId="77777777" w:rsidTr="008551F1">
      <w:tc>
        <w:tcPr>
          <w:tcW w:w="3510" w:type="dxa"/>
        </w:tcPr>
        <w:p w14:paraId="7DDC6101" w14:textId="77777777" w:rsidR="00737850" w:rsidRPr="00CC43D9" w:rsidRDefault="00755DCF" w:rsidP="00755DCF">
          <w:pPr>
            <w:snapToGrid w:val="0"/>
            <w:rPr>
              <w:rFonts w:ascii="HarmonyOS Sans SC" w:eastAsia="HarmonyOS Sans SC" w:hAnsi="HarmonyOS Sans SC" w:cs="Arial"/>
              <w:color w:val="000000"/>
              <w:sz w:val="20"/>
              <w:szCs w:val="20"/>
              <w:lang w:eastAsia="zh-CN"/>
            </w:rPr>
          </w:pPr>
          <w:r w:rsidRPr="00CC43D9">
            <w:rPr>
              <w:rFonts w:ascii="HarmonyOS Sans SC" w:eastAsia="HarmonyOS Sans SC" w:hAnsi="HarmonyOS Sans SC" w:cs="Arial"/>
              <w:b/>
              <w:sz w:val="12"/>
              <w:szCs w:val="12"/>
              <w:lang w:val="en-US" w:eastAsia="zh-CN"/>
            </w:rPr>
            <w:t>徐州威卡电子控制技术有限公司</w:t>
          </w:r>
        </w:p>
      </w:tc>
      <w:tc>
        <w:tcPr>
          <w:tcW w:w="3544" w:type="dxa"/>
        </w:tcPr>
        <w:p w14:paraId="0A8253D6" w14:textId="77777777" w:rsidR="00737850" w:rsidRPr="00CC43D9" w:rsidRDefault="00737850" w:rsidP="008551F1">
          <w:pPr>
            <w:pStyle w:val="a7"/>
            <w:rPr>
              <w:rFonts w:ascii="HarmonyOS Sans SC" w:eastAsia="HarmonyOS Sans SC" w:hAnsi="HarmonyOS Sans SC" w:cs="Arial"/>
              <w:sz w:val="12"/>
              <w:szCs w:val="12"/>
              <w:lang w:val="en-US"/>
            </w:rPr>
          </w:pPr>
        </w:p>
      </w:tc>
      <w:tc>
        <w:tcPr>
          <w:tcW w:w="1418" w:type="dxa"/>
        </w:tcPr>
        <w:p w14:paraId="44D6DE95" w14:textId="77777777" w:rsidR="00737850" w:rsidRPr="00CC43D9" w:rsidRDefault="00737850" w:rsidP="008551F1">
          <w:pPr>
            <w:pStyle w:val="a7"/>
            <w:rPr>
              <w:rFonts w:ascii="HarmonyOS Sans SC" w:eastAsia="HarmonyOS Sans SC" w:hAnsi="HarmonyOS Sans SC" w:cs="Arial"/>
              <w:sz w:val="12"/>
              <w:szCs w:val="12"/>
              <w:lang w:val="en-US"/>
            </w:rPr>
          </w:pPr>
        </w:p>
      </w:tc>
      <w:tc>
        <w:tcPr>
          <w:tcW w:w="1591" w:type="dxa"/>
        </w:tcPr>
        <w:p w14:paraId="0225C98F" w14:textId="77777777" w:rsidR="00737850" w:rsidRPr="00CC43D9" w:rsidRDefault="00737850" w:rsidP="008551F1">
          <w:pPr>
            <w:pStyle w:val="a7"/>
            <w:rPr>
              <w:rFonts w:ascii="HarmonyOS Sans SC" w:eastAsia="HarmonyOS Sans SC" w:hAnsi="HarmonyOS Sans SC" w:cs="Arial"/>
              <w:sz w:val="12"/>
              <w:szCs w:val="12"/>
              <w:lang w:val="en-US"/>
            </w:rPr>
          </w:pPr>
        </w:p>
      </w:tc>
    </w:tr>
    <w:tr w:rsidR="00737850" w14:paraId="01226473" w14:textId="77777777" w:rsidTr="008551F1">
      <w:tc>
        <w:tcPr>
          <w:tcW w:w="3510" w:type="dxa"/>
        </w:tcPr>
        <w:p w14:paraId="10D293CC" w14:textId="77777777" w:rsidR="00737850" w:rsidRPr="00CC43D9" w:rsidRDefault="00755DCF" w:rsidP="00755DCF">
          <w:pPr>
            <w:rPr>
              <w:rFonts w:ascii="HarmonyOS Sans SC" w:eastAsia="HarmonyOS Sans SC" w:hAnsi="HarmonyOS Sans SC" w:cs="Arial"/>
              <w:sz w:val="12"/>
              <w:szCs w:val="12"/>
              <w:lang w:eastAsia="zh-CN"/>
            </w:rPr>
          </w:pPr>
          <w:r w:rsidRPr="00CC43D9">
            <w:rPr>
              <w:rFonts w:ascii="HarmonyOS Sans SC" w:eastAsia="HarmonyOS Sans SC" w:hAnsi="HarmonyOS Sans SC" w:cs="Arial"/>
              <w:sz w:val="12"/>
              <w:szCs w:val="12"/>
              <w:lang w:eastAsia="zh-CN"/>
            </w:rPr>
            <w:t>江苏省徐州市经济开发区宝莲寺路</w:t>
          </w:r>
          <w:r w:rsidRPr="00CC43D9">
            <w:rPr>
              <w:rFonts w:ascii="HarmonyOS Sans SC" w:eastAsia="HarmonyOS Sans SC" w:hAnsi="HarmonyOS Sans SC" w:cs="Arial" w:hint="eastAsia"/>
              <w:sz w:val="12"/>
              <w:szCs w:val="12"/>
              <w:lang w:eastAsia="zh-CN"/>
            </w:rPr>
            <w:t>11号</w:t>
          </w:r>
        </w:p>
      </w:tc>
      <w:tc>
        <w:tcPr>
          <w:tcW w:w="3544" w:type="dxa"/>
        </w:tcPr>
        <w:p w14:paraId="797CAA56" w14:textId="77777777" w:rsidR="00737850" w:rsidRPr="00CC43D9" w:rsidRDefault="00737850" w:rsidP="008551F1">
          <w:pPr>
            <w:pStyle w:val="a7"/>
            <w:rPr>
              <w:rFonts w:ascii="HarmonyOS Sans SC" w:eastAsia="HarmonyOS Sans SC" w:hAnsi="HarmonyOS Sans SC" w:cs="Arial"/>
              <w:sz w:val="12"/>
              <w:szCs w:val="12"/>
              <w:lang w:eastAsia="zh-CN"/>
            </w:rPr>
          </w:pPr>
        </w:p>
      </w:tc>
      <w:tc>
        <w:tcPr>
          <w:tcW w:w="1418" w:type="dxa"/>
        </w:tcPr>
        <w:p w14:paraId="3E9F8C0B" w14:textId="77777777" w:rsidR="00737850" w:rsidRPr="00CC43D9" w:rsidRDefault="00737850" w:rsidP="008551F1">
          <w:pPr>
            <w:pStyle w:val="a7"/>
            <w:rPr>
              <w:rFonts w:ascii="HarmonyOS Sans SC" w:eastAsia="HarmonyOS Sans SC" w:hAnsi="HarmonyOS Sans SC" w:cs="Arial"/>
              <w:sz w:val="12"/>
              <w:szCs w:val="12"/>
            </w:rPr>
          </w:pPr>
        </w:p>
      </w:tc>
      <w:tc>
        <w:tcPr>
          <w:tcW w:w="1591" w:type="dxa"/>
        </w:tcPr>
        <w:p w14:paraId="09CC63EE" w14:textId="77777777" w:rsidR="00737850" w:rsidRPr="00CC43D9" w:rsidRDefault="00737850" w:rsidP="008551F1">
          <w:pPr>
            <w:pStyle w:val="a7"/>
            <w:tabs>
              <w:tab w:val="left" w:pos="533"/>
            </w:tabs>
            <w:rPr>
              <w:rFonts w:ascii="HarmonyOS Sans SC" w:eastAsia="HarmonyOS Sans SC" w:hAnsi="HarmonyOS Sans SC" w:cs="Arial"/>
              <w:sz w:val="12"/>
              <w:szCs w:val="12"/>
            </w:rPr>
          </w:pPr>
        </w:p>
      </w:tc>
    </w:tr>
    <w:tr w:rsidR="00737850" w:rsidRPr="00214CC1" w14:paraId="758EDEF9" w14:textId="77777777" w:rsidTr="008551F1">
      <w:tc>
        <w:tcPr>
          <w:tcW w:w="3510" w:type="dxa"/>
        </w:tcPr>
        <w:p w14:paraId="1F745217" w14:textId="77777777" w:rsidR="00737850" w:rsidRPr="00CC43D9" w:rsidRDefault="00DD65FB" w:rsidP="008551F1">
          <w:pPr>
            <w:pStyle w:val="a7"/>
            <w:tabs>
              <w:tab w:val="left" w:pos="426"/>
            </w:tabs>
            <w:rPr>
              <w:rFonts w:ascii="HarmonyOS Sans SC" w:eastAsia="HarmonyOS Sans SC" w:hAnsi="HarmonyOS Sans SC" w:cs="Arial"/>
              <w:sz w:val="12"/>
              <w:szCs w:val="12"/>
              <w:lang w:eastAsia="zh-CN"/>
            </w:rPr>
          </w:pPr>
          <w:r w:rsidRPr="00CC43D9">
            <w:rPr>
              <w:rFonts w:ascii="HarmonyOS Sans SC" w:eastAsia="HarmonyOS Sans SC" w:hAnsi="HarmonyOS Sans SC" w:cs="Arial" w:hint="eastAsia"/>
              <w:sz w:val="12"/>
              <w:szCs w:val="12"/>
              <w:lang w:eastAsia="zh-CN"/>
            </w:rPr>
            <w:t>电话：</w:t>
          </w:r>
          <w:r w:rsidR="00737850" w:rsidRPr="00CC43D9">
            <w:rPr>
              <w:rFonts w:ascii="HarmonyOS Sans SC" w:eastAsia="HarmonyOS Sans SC" w:hAnsi="HarmonyOS Sans SC" w:cs="Arial"/>
              <w:sz w:val="12"/>
              <w:szCs w:val="12"/>
            </w:rPr>
            <w:t>+</w:t>
          </w:r>
          <w:r w:rsidR="00737850" w:rsidRPr="00CC43D9">
            <w:rPr>
              <w:rFonts w:ascii="HarmonyOS Sans SC" w:eastAsia="HarmonyOS Sans SC" w:hAnsi="HarmonyOS Sans SC" w:cs="Arial" w:hint="eastAsia"/>
              <w:sz w:val="12"/>
              <w:szCs w:val="12"/>
              <w:lang w:eastAsia="zh-CN"/>
            </w:rPr>
            <w:t>86</w:t>
          </w:r>
          <w:r w:rsidR="00737850" w:rsidRPr="00CC43D9">
            <w:rPr>
              <w:rFonts w:ascii="HarmonyOS Sans SC" w:eastAsia="HarmonyOS Sans SC" w:hAnsi="HarmonyOS Sans SC" w:cs="Arial"/>
              <w:sz w:val="12"/>
              <w:szCs w:val="12"/>
            </w:rPr>
            <w:t xml:space="preserve"> (0)</w:t>
          </w:r>
          <w:r w:rsidR="00737850" w:rsidRPr="00CC43D9">
            <w:rPr>
              <w:rFonts w:ascii="HarmonyOS Sans SC" w:eastAsia="HarmonyOS Sans SC" w:hAnsi="HarmonyOS Sans SC" w:cs="Arial" w:hint="eastAsia"/>
              <w:sz w:val="12"/>
              <w:szCs w:val="12"/>
              <w:lang w:eastAsia="zh-CN"/>
            </w:rPr>
            <w:t>516 87885799</w:t>
          </w:r>
        </w:p>
      </w:tc>
      <w:tc>
        <w:tcPr>
          <w:tcW w:w="3544" w:type="dxa"/>
        </w:tcPr>
        <w:p w14:paraId="4C7E0CAE" w14:textId="77777777" w:rsidR="00737850" w:rsidRPr="00CC43D9" w:rsidRDefault="003A0F9E" w:rsidP="003A0F9E">
          <w:pPr>
            <w:pStyle w:val="a7"/>
            <w:rPr>
              <w:rFonts w:ascii="HarmonyOS Sans SC" w:eastAsia="HarmonyOS Sans SC" w:hAnsi="HarmonyOS Sans SC" w:cs="Arial"/>
              <w:sz w:val="12"/>
              <w:szCs w:val="12"/>
              <w:lang w:val="en-US"/>
            </w:rPr>
          </w:pPr>
          <w:r w:rsidRPr="00CC43D9">
            <w:rPr>
              <w:rFonts w:ascii="HarmonyOS Sans SC" w:eastAsia="HarmonyOS Sans SC" w:hAnsi="HarmonyOS Sans SC" w:cs="Arial"/>
              <w:sz w:val="12"/>
              <w:szCs w:val="12"/>
              <w:lang w:val="en-US"/>
            </w:rPr>
            <w:t>如有技术变更</w:t>
          </w:r>
          <w:r w:rsidRPr="00CC43D9">
            <w:rPr>
              <w:rFonts w:ascii="HarmonyOS Sans SC" w:eastAsia="HarmonyOS Sans SC" w:hAnsi="HarmonyOS Sans SC" w:cs="Arial" w:hint="eastAsia"/>
              <w:sz w:val="12"/>
              <w:szCs w:val="12"/>
              <w:lang w:val="en-US" w:eastAsia="zh-CN"/>
            </w:rPr>
            <w:t>，</w:t>
          </w:r>
          <w:r w:rsidRPr="00CC43D9">
            <w:rPr>
              <w:rFonts w:ascii="HarmonyOS Sans SC" w:eastAsia="HarmonyOS Sans SC" w:hAnsi="HarmonyOS Sans SC" w:cs="Arial"/>
              <w:sz w:val="12"/>
              <w:szCs w:val="12"/>
              <w:lang w:val="en-US"/>
            </w:rPr>
            <w:t>恕不另行通知</w:t>
          </w:r>
          <w:r w:rsidRPr="00CC43D9">
            <w:rPr>
              <w:rFonts w:ascii="HarmonyOS Sans SC" w:eastAsia="HarmonyOS Sans SC" w:hAnsi="HarmonyOS Sans SC" w:cs="Arial" w:hint="eastAsia"/>
              <w:sz w:val="12"/>
              <w:szCs w:val="12"/>
              <w:lang w:val="en-US" w:eastAsia="zh-CN"/>
            </w:rPr>
            <w:t>。</w:t>
          </w:r>
        </w:p>
      </w:tc>
      <w:tc>
        <w:tcPr>
          <w:tcW w:w="1418" w:type="dxa"/>
        </w:tcPr>
        <w:p w14:paraId="1AB949C4" w14:textId="77777777" w:rsidR="00737850" w:rsidRPr="00CC43D9" w:rsidRDefault="00737850" w:rsidP="008551F1">
          <w:pPr>
            <w:pStyle w:val="a7"/>
            <w:rPr>
              <w:rFonts w:ascii="HarmonyOS Sans SC" w:eastAsia="HarmonyOS Sans SC" w:hAnsi="HarmonyOS Sans SC" w:cs="Arial"/>
              <w:sz w:val="12"/>
              <w:szCs w:val="12"/>
              <w:lang w:val="en-US"/>
            </w:rPr>
          </w:pPr>
        </w:p>
      </w:tc>
      <w:tc>
        <w:tcPr>
          <w:tcW w:w="1591" w:type="dxa"/>
        </w:tcPr>
        <w:p w14:paraId="514F9834" w14:textId="77777777" w:rsidR="00737850" w:rsidRPr="00CC43D9" w:rsidRDefault="00737850" w:rsidP="008551F1">
          <w:pPr>
            <w:pStyle w:val="a7"/>
            <w:tabs>
              <w:tab w:val="left" w:pos="533"/>
            </w:tabs>
            <w:rPr>
              <w:rFonts w:ascii="HarmonyOS Sans SC" w:eastAsia="HarmonyOS Sans SC" w:hAnsi="HarmonyOS Sans SC" w:cs="Arial"/>
              <w:sz w:val="12"/>
              <w:szCs w:val="12"/>
              <w:lang w:val="en-US"/>
            </w:rPr>
          </w:pPr>
        </w:p>
      </w:tc>
    </w:tr>
    <w:tr w:rsidR="00737850" w:rsidRPr="00214CC1" w14:paraId="1ACD7952" w14:textId="77777777" w:rsidTr="008551F1">
      <w:tc>
        <w:tcPr>
          <w:tcW w:w="3510" w:type="dxa"/>
        </w:tcPr>
        <w:p w14:paraId="050CFFBB" w14:textId="77777777" w:rsidR="00737850" w:rsidRPr="00CC43D9" w:rsidRDefault="00DD65FB" w:rsidP="008551F1">
          <w:pPr>
            <w:pStyle w:val="a7"/>
            <w:tabs>
              <w:tab w:val="left" w:pos="426"/>
            </w:tabs>
            <w:rPr>
              <w:rFonts w:ascii="HarmonyOS Sans SC" w:eastAsia="HarmonyOS Sans SC" w:hAnsi="HarmonyOS Sans SC" w:cs="Arial"/>
              <w:sz w:val="12"/>
              <w:szCs w:val="12"/>
              <w:lang w:eastAsia="zh-CN"/>
            </w:rPr>
          </w:pPr>
          <w:r w:rsidRPr="00CC43D9">
            <w:rPr>
              <w:rFonts w:ascii="HarmonyOS Sans SC" w:eastAsia="HarmonyOS Sans SC" w:hAnsi="HarmonyOS Sans SC" w:cs="Arial"/>
              <w:sz w:val="12"/>
              <w:szCs w:val="12"/>
            </w:rPr>
            <w:t>传真</w:t>
          </w:r>
          <w:r w:rsidRPr="00CC43D9">
            <w:rPr>
              <w:rFonts w:ascii="HarmonyOS Sans SC" w:eastAsia="HarmonyOS Sans SC" w:hAnsi="HarmonyOS Sans SC" w:cs="Arial" w:hint="eastAsia"/>
              <w:sz w:val="12"/>
              <w:szCs w:val="12"/>
              <w:lang w:eastAsia="zh-CN"/>
            </w:rPr>
            <w:t>：</w:t>
          </w:r>
          <w:r w:rsidR="00737850" w:rsidRPr="00CC43D9">
            <w:rPr>
              <w:rFonts w:ascii="HarmonyOS Sans SC" w:eastAsia="HarmonyOS Sans SC" w:hAnsi="HarmonyOS Sans SC" w:cs="Arial"/>
              <w:sz w:val="12"/>
              <w:szCs w:val="12"/>
            </w:rPr>
            <w:t>+</w:t>
          </w:r>
          <w:r w:rsidR="00737850" w:rsidRPr="00CC43D9">
            <w:rPr>
              <w:rFonts w:ascii="HarmonyOS Sans SC" w:eastAsia="HarmonyOS Sans SC" w:hAnsi="HarmonyOS Sans SC" w:cs="Arial" w:hint="eastAsia"/>
              <w:sz w:val="12"/>
              <w:szCs w:val="12"/>
              <w:lang w:eastAsia="zh-CN"/>
            </w:rPr>
            <w:t>86</w:t>
          </w:r>
          <w:r w:rsidR="00737850" w:rsidRPr="00CC43D9">
            <w:rPr>
              <w:rFonts w:ascii="HarmonyOS Sans SC" w:eastAsia="HarmonyOS Sans SC" w:hAnsi="HarmonyOS Sans SC" w:cs="Arial"/>
              <w:sz w:val="12"/>
              <w:szCs w:val="12"/>
            </w:rPr>
            <w:t xml:space="preserve"> (0)</w:t>
          </w:r>
          <w:r w:rsidR="00737850" w:rsidRPr="00CC43D9">
            <w:rPr>
              <w:rFonts w:ascii="HarmonyOS Sans SC" w:eastAsia="HarmonyOS Sans SC" w:hAnsi="HarmonyOS Sans SC" w:cs="Arial" w:hint="eastAsia"/>
              <w:sz w:val="12"/>
              <w:szCs w:val="12"/>
              <w:lang w:eastAsia="zh-CN"/>
            </w:rPr>
            <w:t>51687793971</w:t>
          </w:r>
        </w:p>
      </w:tc>
      <w:tc>
        <w:tcPr>
          <w:tcW w:w="3544" w:type="dxa"/>
        </w:tcPr>
        <w:p w14:paraId="5EBB536B" w14:textId="77777777" w:rsidR="00737850" w:rsidRPr="00CC43D9" w:rsidRDefault="003A0F9E" w:rsidP="003A0F9E">
          <w:pPr>
            <w:pStyle w:val="a7"/>
            <w:rPr>
              <w:rFonts w:ascii="HarmonyOS Sans SC" w:eastAsia="HarmonyOS Sans SC" w:hAnsi="HarmonyOS Sans SC" w:cs="Arial"/>
              <w:sz w:val="12"/>
              <w:szCs w:val="12"/>
              <w:lang w:val="en-US"/>
            </w:rPr>
          </w:pPr>
          <w:r w:rsidRPr="00CC43D9">
            <w:rPr>
              <w:rFonts w:ascii="HarmonyOS Sans SC" w:eastAsia="HarmonyOS Sans SC" w:hAnsi="HarmonyOS Sans SC" w:cs="Arial"/>
              <w:sz w:val="12"/>
              <w:szCs w:val="12"/>
              <w:lang w:val="en-US"/>
            </w:rPr>
            <w:t>本规格书内的内容</w:t>
          </w:r>
          <w:r w:rsidRPr="00CC43D9">
            <w:rPr>
              <w:rFonts w:ascii="HarmonyOS Sans SC" w:eastAsia="HarmonyOS Sans SC" w:hAnsi="HarmonyOS Sans SC" w:cs="Arial" w:hint="eastAsia"/>
              <w:sz w:val="12"/>
              <w:szCs w:val="12"/>
              <w:lang w:val="en-US" w:eastAsia="zh-CN"/>
            </w:rPr>
            <w:t>，</w:t>
          </w:r>
          <w:r w:rsidRPr="00CC43D9">
            <w:rPr>
              <w:rFonts w:ascii="HarmonyOS Sans SC" w:eastAsia="HarmonyOS Sans SC" w:hAnsi="HarmonyOS Sans SC" w:cs="Arial"/>
              <w:sz w:val="12"/>
              <w:szCs w:val="12"/>
              <w:lang w:val="en-US" w:eastAsia="zh-CN"/>
            </w:rPr>
            <w:t>个别情况下</w:t>
          </w:r>
          <w:r w:rsidRPr="00CC43D9">
            <w:rPr>
              <w:rFonts w:ascii="HarmonyOS Sans SC" w:eastAsia="HarmonyOS Sans SC" w:hAnsi="HarmonyOS Sans SC" w:cs="Arial" w:hint="eastAsia"/>
              <w:sz w:val="12"/>
              <w:szCs w:val="12"/>
              <w:lang w:val="en-US" w:eastAsia="zh-CN"/>
            </w:rPr>
            <w:t>，</w:t>
          </w:r>
          <w:r w:rsidRPr="00CC43D9">
            <w:rPr>
              <w:rFonts w:ascii="HarmonyOS Sans SC" w:eastAsia="HarmonyOS Sans SC" w:hAnsi="HarmonyOS Sans SC" w:cs="Arial"/>
              <w:sz w:val="12"/>
              <w:szCs w:val="12"/>
              <w:lang w:val="en-US" w:eastAsia="zh-CN"/>
            </w:rPr>
            <w:t>如经过本公司</w:t>
          </w:r>
          <w:r w:rsidRPr="00CC43D9">
            <w:rPr>
              <w:rFonts w:ascii="HarmonyOS Sans SC" w:eastAsia="HarmonyOS Sans SC" w:hAnsi="HarmonyOS Sans SC" w:cs="Arial"/>
              <w:sz w:val="12"/>
              <w:szCs w:val="12"/>
              <w:lang w:val="en-US"/>
            </w:rPr>
            <w:t>明确书面确认</w:t>
          </w:r>
          <w:r w:rsidRPr="00CC43D9">
            <w:rPr>
              <w:rFonts w:ascii="HarmonyOS Sans SC" w:eastAsia="HarmonyOS Sans SC" w:hAnsi="HarmonyOS Sans SC" w:cs="Arial" w:hint="eastAsia"/>
              <w:sz w:val="12"/>
              <w:szCs w:val="12"/>
              <w:lang w:val="en-US" w:eastAsia="zh-CN"/>
            </w:rPr>
            <w:t>，</w:t>
          </w:r>
          <w:r w:rsidRPr="00CC43D9">
            <w:rPr>
              <w:rFonts w:ascii="HarmonyOS Sans SC" w:eastAsia="HarmonyOS Sans SC" w:hAnsi="HarmonyOS Sans SC" w:cs="Arial"/>
              <w:sz w:val="12"/>
              <w:szCs w:val="12"/>
              <w:lang w:val="en-US"/>
            </w:rPr>
            <w:t>即属保证性质</w:t>
          </w:r>
          <w:r w:rsidRPr="00CC43D9">
            <w:rPr>
              <w:rFonts w:ascii="HarmonyOS Sans SC" w:eastAsia="HarmonyOS Sans SC" w:hAnsi="HarmonyOS Sans SC" w:cs="Arial" w:hint="eastAsia"/>
              <w:sz w:val="12"/>
              <w:szCs w:val="12"/>
              <w:lang w:val="en-US" w:eastAsia="zh-CN"/>
            </w:rPr>
            <w:t>。</w:t>
          </w:r>
        </w:p>
      </w:tc>
      <w:tc>
        <w:tcPr>
          <w:tcW w:w="1418" w:type="dxa"/>
        </w:tcPr>
        <w:p w14:paraId="537C0956" w14:textId="77777777" w:rsidR="00737850" w:rsidRPr="00CC43D9" w:rsidRDefault="00737850" w:rsidP="008551F1">
          <w:pPr>
            <w:pStyle w:val="a7"/>
            <w:rPr>
              <w:rFonts w:ascii="HarmonyOS Sans SC" w:eastAsia="HarmonyOS Sans SC" w:hAnsi="HarmonyOS Sans SC" w:cs="Arial"/>
              <w:sz w:val="12"/>
              <w:szCs w:val="12"/>
              <w:lang w:val="en-US"/>
            </w:rPr>
          </w:pPr>
        </w:p>
      </w:tc>
      <w:tc>
        <w:tcPr>
          <w:tcW w:w="1591" w:type="dxa"/>
        </w:tcPr>
        <w:p w14:paraId="587EFD6F" w14:textId="77777777" w:rsidR="00737850" w:rsidRPr="00CC43D9" w:rsidRDefault="00737850" w:rsidP="008551F1">
          <w:pPr>
            <w:pStyle w:val="a7"/>
            <w:tabs>
              <w:tab w:val="left" w:pos="533"/>
            </w:tabs>
            <w:rPr>
              <w:rFonts w:ascii="HarmonyOS Sans SC" w:eastAsia="HarmonyOS Sans SC" w:hAnsi="HarmonyOS Sans SC" w:cs="Arial"/>
              <w:sz w:val="12"/>
              <w:szCs w:val="12"/>
              <w:lang w:val="en-US"/>
            </w:rPr>
          </w:pPr>
        </w:p>
      </w:tc>
    </w:tr>
    <w:tr w:rsidR="00737850" w:rsidRPr="00214CC1" w14:paraId="03CDC2B9" w14:textId="77777777" w:rsidTr="008551F1">
      <w:tc>
        <w:tcPr>
          <w:tcW w:w="3510" w:type="dxa"/>
        </w:tcPr>
        <w:p w14:paraId="57B40B24" w14:textId="77777777" w:rsidR="00737850" w:rsidRPr="00CC43D9" w:rsidRDefault="00DD65FB" w:rsidP="008551F1">
          <w:pPr>
            <w:pStyle w:val="a7"/>
            <w:rPr>
              <w:rFonts w:ascii="HarmonyOS Sans SC" w:eastAsia="HarmonyOS Sans SC" w:hAnsi="HarmonyOS Sans SC" w:cs="Arial"/>
              <w:b/>
              <w:sz w:val="12"/>
              <w:szCs w:val="12"/>
              <w:lang w:eastAsia="zh-CN"/>
            </w:rPr>
          </w:pPr>
          <w:r w:rsidRPr="00CC43D9">
            <w:rPr>
              <w:rFonts w:ascii="HarmonyOS Sans SC" w:eastAsia="HarmonyOS Sans SC" w:hAnsi="HarmonyOS Sans SC" w:cs="Arial"/>
              <w:sz w:val="12"/>
              <w:szCs w:val="12"/>
            </w:rPr>
            <w:t>网址</w:t>
          </w:r>
          <w:r w:rsidRPr="00CC43D9">
            <w:rPr>
              <w:rFonts w:ascii="HarmonyOS Sans SC" w:eastAsia="HarmonyOS Sans SC" w:hAnsi="HarmonyOS Sans SC" w:cs="Arial" w:hint="eastAsia"/>
              <w:sz w:val="12"/>
              <w:szCs w:val="12"/>
              <w:lang w:eastAsia="zh-CN"/>
            </w:rPr>
            <w:t>：</w:t>
          </w:r>
          <w:r w:rsidR="00737850" w:rsidRPr="00CC43D9">
            <w:rPr>
              <w:rFonts w:ascii="HarmonyOS Sans SC" w:eastAsia="HarmonyOS Sans SC" w:hAnsi="HarmonyOS Sans SC" w:cs="Arial"/>
              <w:sz w:val="12"/>
              <w:szCs w:val="12"/>
            </w:rPr>
            <w:t>www.</w:t>
          </w:r>
          <w:r w:rsidR="00737850" w:rsidRPr="00CC43D9">
            <w:rPr>
              <w:rFonts w:ascii="HarmonyOS Sans SC" w:eastAsia="HarmonyOS Sans SC" w:hAnsi="HarmonyOS Sans SC" w:cs="Arial" w:hint="eastAsia"/>
              <w:sz w:val="12"/>
              <w:szCs w:val="12"/>
              <w:lang w:eastAsia="zh-CN"/>
            </w:rPr>
            <w:t>wika</w:t>
          </w:r>
          <w:r w:rsidR="00737850" w:rsidRPr="00CC43D9">
            <w:rPr>
              <w:rFonts w:ascii="HarmonyOS Sans SC" w:eastAsia="HarmonyOS Sans SC" w:hAnsi="HarmonyOS Sans SC" w:cs="Arial"/>
              <w:sz w:val="12"/>
              <w:szCs w:val="12"/>
            </w:rPr>
            <w:t>-</w:t>
          </w:r>
          <w:r w:rsidR="00737850" w:rsidRPr="00CC43D9">
            <w:rPr>
              <w:rFonts w:ascii="HarmonyOS Sans SC" w:eastAsia="HarmonyOS Sans SC" w:hAnsi="HarmonyOS Sans SC" w:cs="Arial" w:hint="eastAsia"/>
              <w:sz w:val="12"/>
              <w:szCs w:val="12"/>
              <w:lang w:eastAsia="zh-CN"/>
            </w:rPr>
            <w:t>mc</w:t>
          </w:r>
          <w:r w:rsidR="00737850" w:rsidRPr="00CC43D9">
            <w:rPr>
              <w:rFonts w:ascii="HarmonyOS Sans SC" w:eastAsia="HarmonyOS Sans SC" w:hAnsi="HarmonyOS Sans SC" w:cs="Arial"/>
              <w:sz w:val="12"/>
              <w:szCs w:val="12"/>
            </w:rPr>
            <w:t>.c</w:t>
          </w:r>
          <w:r w:rsidR="00737850" w:rsidRPr="00CC43D9">
            <w:rPr>
              <w:rFonts w:ascii="HarmonyOS Sans SC" w:eastAsia="HarmonyOS Sans SC" w:hAnsi="HarmonyOS Sans SC" w:cs="Arial" w:hint="eastAsia"/>
              <w:sz w:val="12"/>
              <w:szCs w:val="12"/>
              <w:lang w:eastAsia="zh-CN"/>
            </w:rPr>
            <w:t>n</w:t>
          </w:r>
        </w:p>
      </w:tc>
      <w:tc>
        <w:tcPr>
          <w:tcW w:w="3544" w:type="dxa"/>
        </w:tcPr>
        <w:p w14:paraId="311C4171" w14:textId="77777777" w:rsidR="00737850" w:rsidRPr="00CC43D9" w:rsidRDefault="00737850" w:rsidP="008551F1">
          <w:pPr>
            <w:pStyle w:val="a7"/>
            <w:rPr>
              <w:rFonts w:ascii="HarmonyOS Sans SC" w:eastAsia="HarmonyOS Sans SC" w:hAnsi="HarmonyOS Sans SC" w:cs="Arial"/>
              <w:sz w:val="12"/>
              <w:szCs w:val="12"/>
            </w:rPr>
          </w:pPr>
        </w:p>
      </w:tc>
      <w:tc>
        <w:tcPr>
          <w:tcW w:w="1418" w:type="dxa"/>
        </w:tcPr>
        <w:p w14:paraId="24074BF7" w14:textId="77777777" w:rsidR="00737850" w:rsidRPr="00CC43D9" w:rsidRDefault="00737850" w:rsidP="008551F1">
          <w:pPr>
            <w:pStyle w:val="a7"/>
            <w:rPr>
              <w:rFonts w:ascii="HarmonyOS Sans SC" w:eastAsia="HarmonyOS Sans SC" w:hAnsi="HarmonyOS Sans SC" w:cs="Arial"/>
              <w:sz w:val="12"/>
              <w:szCs w:val="12"/>
            </w:rPr>
          </w:pPr>
        </w:p>
      </w:tc>
      <w:tc>
        <w:tcPr>
          <w:tcW w:w="1591" w:type="dxa"/>
        </w:tcPr>
        <w:p w14:paraId="46FA1A3F" w14:textId="77777777" w:rsidR="00737850" w:rsidRPr="00CC43D9" w:rsidRDefault="00737850" w:rsidP="008551F1">
          <w:pPr>
            <w:pStyle w:val="a7"/>
            <w:tabs>
              <w:tab w:val="left" w:pos="533"/>
            </w:tabs>
            <w:rPr>
              <w:rFonts w:ascii="HarmonyOS Sans SC" w:eastAsia="HarmonyOS Sans SC" w:hAnsi="HarmonyOS Sans SC" w:cs="Arial"/>
              <w:sz w:val="12"/>
              <w:szCs w:val="12"/>
            </w:rPr>
          </w:pPr>
        </w:p>
      </w:tc>
    </w:tr>
    <w:tr w:rsidR="00737850" w14:paraId="19CD2DCB" w14:textId="77777777" w:rsidTr="008551F1">
      <w:tc>
        <w:tcPr>
          <w:tcW w:w="3510" w:type="dxa"/>
        </w:tcPr>
        <w:p w14:paraId="07B3F2E6" w14:textId="77777777" w:rsidR="00737850" w:rsidRPr="00CC43D9" w:rsidRDefault="00737850" w:rsidP="008551F1">
          <w:pPr>
            <w:pStyle w:val="a7"/>
            <w:rPr>
              <w:rFonts w:ascii="HarmonyOS Sans SC" w:eastAsia="HarmonyOS Sans SC" w:hAnsi="HarmonyOS Sans SC" w:cs="Arial"/>
              <w:b/>
              <w:sz w:val="12"/>
              <w:szCs w:val="12"/>
              <w:lang w:eastAsia="zh-CN"/>
            </w:rPr>
          </w:pPr>
        </w:p>
      </w:tc>
      <w:tc>
        <w:tcPr>
          <w:tcW w:w="3544" w:type="dxa"/>
        </w:tcPr>
        <w:p w14:paraId="1D7A242B" w14:textId="77777777" w:rsidR="00737850" w:rsidRPr="00CC43D9" w:rsidRDefault="00737850" w:rsidP="008551F1">
          <w:pPr>
            <w:pStyle w:val="a7"/>
            <w:rPr>
              <w:rFonts w:ascii="HarmonyOS Sans SC" w:eastAsia="HarmonyOS Sans SC" w:hAnsi="HarmonyOS Sans SC" w:cs="Arial"/>
              <w:sz w:val="12"/>
              <w:szCs w:val="12"/>
            </w:rPr>
          </w:pPr>
        </w:p>
      </w:tc>
      <w:tc>
        <w:tcPr>
          <w:tcW w:w="1418" w:type="dxa"/>
        </w:tcPr>
        <w:p w14:paraId="71CA4B74" w14:textId="77777777" w:rsidR="00737850" w:rsidRPr="00CC43D9" w:rsidRDefault="00DD65FB" w:rsidP="00E7160F">
          <w:pPr>
            <w:pStyle w:val="a7"/>
            <w:rPr>
              <w:rFonts w:ascii="HarmonyOS Sans SC" w:eastAsia="HarmonyOS Sans SC" w:hAnsi="HarmonyOS Sans SC" w:cs="Arial"/>
              <w:sz w:val="12"/>
              <w:szCs w:val="12"/>
            </w:rPr>
          </w:pPr>
          <w:r w:rsidRPr="00CC43D9">
            <w:rPr>
              <w:rFonts w:ascii="HarmonyOS Sans SC" w:eastAsia="HarmonyOS Sans SC" w:hAnsi="HarmonyOS Sans SC" w:cs="Arial" w:hint="eastAsia"/>
              <w:sz w:val="12"/>
              <w:szCs w:val="12"/>
              <w:lang w:eastAsia="zh-CN"/>
            </w:rPr>
            <w:t>版本</w:t>
          </w:r>
          <w:r w:rsidR="00BF0343" w:rsidRPr="00CC43D9">
            <w:rPr>
              <w:rFonts w:ascii="HarmonyOS Sans SC" w:eastAsia="HarmonyOS Sans SC" w:hAnsi="HarmonyOS Sans SC" w:cs="Arial" w:hint="eastAsia"/>
              <w:sz w:val="12"/>
              <w:szCs w:val="12"/>
              <w:lang w:eastAsia="zh-CN"/>
            </w:rPr>
            <w:t>Av</w:t>
          </w:r>
          <w:r w:rsidR="007D2AE1" w:rsidRPr="00CC43D9">
            <w:rPr>
              <w:rFonts w:ascii="HarmonyOS Sans SC" w:eastAsia="HarmonyOS Sans SC" w:hAnsi="HarmonyOS Sans SC" w:cs="Arial"/>
              <w:noProof/>
              <w:sz w:val="12"/>
              <w:szCs w:val="12"/>
              <w:lang w:val="en-US" w:eastAsia="zh-CN"/>
            </w:rPr>
            <w:drawing>
              <wp:anchor distT="0" distB="0" distL="114300" distR="114300" simplePos="0" relativeHeight="251659264" behindDoc="1" locked="0" layoutInCell="1" allowOverlap="1" wp14:anchorId="1A125516" wp14:editId="4C56F12D">
                <wp:simplePos x="0" y="0"/>
                <wp:positionH relativeFrom="page">
                  <wp:posOffset>446212</wp:posOffset>
                </wp:positionH>
                <wp:positionV relativeFrom="page">
                  <wp:posOffset>-9491179</wp:posOffset>
                </wp:positionV>
                <wp:extent cx="1261110" cy="572494"/>
                <wp:effectExtent l="19050" t="0" r="0" b="0"/>
                <wp:wrapNone/>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WIK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0000" cy="569690"/>
                        </a:xfrm>
                        <a:prstGeom prst="rect">
                          <a:avLst/>
                        </a:prstGeom>
                      </pic:spPr>
                    </pic:pic>
                  </a:graphicData>
                </a:graphic>
              </wp:anchor>
            </w:drawing>
          </w:r>
          <w:r w:rsidR="0025156C" w:rsidRPr="00CC43D9">
            <w:rPr>
              <w:rFonts w:ascii="HarmonyOS Sans SC" w:eastAsia="HarmonyOS Sans SC" w:hAnsi="HarmonyOS Sans SC" w:cs="Arial"/>
              <w:sz w:val="12"/>
              <w:szCs w:val="12"/>
              <w:lang w:eastAsia="zh-CN"/>
            </w:rPr>
            <w:t>1</w:t>
          </w:r>
        </w:p>
      </w:tc>
      <w:tc>
        <w:tcPr>
          <w:tcW w:w="1591" w:type="dxa"/>
        </w:tcPr>
        <w:p w14:paraId="78BD8611" w14:textId="77777777" w:rsidR="00737850" w:rsidRPr="00CC43D9" w:rsidRDefault="00DD65FB" w:rsidP="008551F1">
          <w:pPr>
            <w:pStyle w:val="a7"/>
            <w:wordWrap w:val="0"/>
            <w:jc w:val="right"/>
            <w:rPr>
              <w:rFonts w:ascii="HarmonyOS Sans SC" w:eastAsia="HarmonyOS Sans SC" w:hAnsi="HarmonyOS Sans SC" w:cs="Arial"/>
              <w:sz w:val="12"/>
              <w:szCs w:val="12"/>
              <w:lang w:eastAsia="zh-CN"/>
            </w:rPr>
          </w:pPr>
          <w:r w:rsidRPr="00CC43D9">
            <w:rPr>
              <w:rFonts w:ascii="HarmonyOS Sans SC" w:eastAsia="HarmonyOS Sans SC" w:hAnsi="HarmonyOS Sans SC" w:cs="Arial" w:hint="eastAsia"/>
              <w:sz w:val="12"/>
              <w:szCs w:val="12"/>
              <w:lang w:eastAsia="zh-CN"/>
            </w:rPr>
            <w:t>徐州威卡</w:t>
          </w:r>
        </w:p>
      </w:tc>
    </w:tr>
  </w:tbl>
  <w:p w14:paraId="6F6282B6" w14:textId="77777777" w:rsidR="00F76D95" w:rsidRPr="008228B2" w:rsidRDefault="00F76D95" w:rsidP="008228B2">
    <w:pPr>
      <w:pStyle w:val="a7"/>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759B1" w14:textId="77777777" w:rsidR="00207B94" w:rsidRDefault="00207B94" w:rsidP="00FB21DA">
      <w:r>
        <w:separator/>
      </w:r>
    </w:p>
  </w:footnote>
  <w:footnote w:type="continuationSeparator" w:id="0">
    <w:p w14:paraId="654CAC1C" w14:textId="77777777" w:rsidR="00207B94" w:rsidRDefault="00207B94" w:rsidP="00FB2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1B6FB" w14:textId="77777777" w:rsidR="001526C7" w:rsidRDefault="00C37F52">
    <w:pPr>
      <w:pStyle w:val="a5"/>
    </w:pPr>
    <w:r w:rsidRPr="00C37F52">
      <w:rPr>
        <w:noProof/>
        <w:lang w:val="en-US" w:eastAsia="zh-CN"/>
      </w:rPr>
      <w:drawing>
        <wp:anchor distT="0" distB="0" distL="114300" distR="114300" simplePos="0" relativeHeight="251661312" behindDoc="1" locked="0" layoutInCell="1" allowOverlap="1" wp14:anchorId="01C2B8D9" wp14:editId="2639FFAD">
          <wp:simplePos x="0" y="0"/>
          <wp:positionH relativeFrom="page">
            <wp:posOffset>5696282</wp:posOffset>
          </wp:positionH>
          <wp:positionV relativeFrom="page">
            <wp:posOffset>636104</wp:posOffset>
          </wp:positionV>
          <wp:extent cx="1261110" cy="572494"/>
          <wp:effectExtent l="19050" t="0" r="0" b="0"/>
          <wp:wrapNone/>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WIK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1110" cy="57249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1052F"/>
    <w:multiLevelType w:val="hybridMultilevel"/>
    <w:tmpl w:val="17CE99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6984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efaultTabStop w:val="709"/>
  <w:hyphenationZone w:val="425"/>
  <w:drawingGridHorizontalSpacing w:val="120"/>
  <w:displayHorizontalDrawingGridEvery w:val="2"/>
  <w:characterSpacingControl w:val="doNotCompress"/>
  <w:hdrShapeDefaults>
    <o:shapedefaults v:ext="edit" spidmax="2050">
      <o:colormru v:ext="edit" colors="#eaeaea,#f8f8f8"/>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0DC"/>
    <w:rsid w:val="00014AF0"/>
    <w:rsid w:val="00025B10"/>
    <w:rsid w:val="00032306"/>
    <w:rsid w:val="00036923"/>
    <w:rsid w:val="0003779B"/>
    <w:rsid w:val="00052DDF"/>
    <w:rsid w:val="0005377C"/>
    <w:rsid w:val="00056E36"/>
    <w:rsid w:val="000617A3"/>
    <w:rsid w:val="0008007B"/>
    <w:rsid w:val="00083720"/>
    <w:rsid w:val="00084C17"/>
    <w:rsid w:val="00087517"/>
    <w:rsid w:val="00097629"/>
    <w:rsid w:val="000A52CB"/>
    <w:rsid w:val="000B1590"/>
    <w:rsid w:val="000B30A1"/>
    <w:rsid w:val="000D3AF8"/>
    <w:rsid w:val="000D6F36"/>
    <w:rsid w:val="000D7268"/>
    <w:rsid w:val="000E27EF"/>
    <w:rsid w:val="000E7EB5"/>
    <w:rsid w:val="000F38D7"/>
    <w:rsid w:val="000F4423"/>
    <w:rsid w:val="00107997"/>
    <w:rsid w:val="00110D6C"/>
    <w:rsid w:val="00121192"/>
    <w:rsid w:val="00122489"/>
    <w:rsid w:val="00123E38"/>
    <w:rsid w:val="001305AB"/>
    <w:rsid w:val="00130DF4"/>
    <w:rsid w:val="001328DD"/>
    <w:rsid w:val="00133648"/>
    <w:rsid w:val="001407F9"/>
    <w:rsid w:val="00150DB0"/>
    <w:rsid w:val="001526C7"/>
    <w:rsid w:val="00154B39"/>
    <w:rsid w:val="00157338"/>
    <w:rsid w:val="00157359"/>
    <w:rsid w:val="001601FE"/>
    <w:rsid w:val="00160A30"/>
    <w:rsid w:val="001617AC"/>
    <w:rsid w:val="0017653A"/>
    <w:rsid w:val="00177374"/>
    <w:rsid w:val="00184FA8"/>
    <w:rsid w:val="00197111"/>
    <w:rsid w:val="001A15AE"/>
    <w:rsid w:val="001A3383"/>
    <w:rsid w:val="001A7E34"/>
    <w:rsid w:val="001C64EE"/>
    <w:rsid w:val="001D7333"/>
    <w:rsid w:val="001D7B48"/>
    <w:rsid w:val="001E01C9"/>
    <w:rsid w:val="001E0208"/>
    <w:rsid w:val="001E4F60"/>
    <w:rsid w:val="001E57EA"/>
    <w:rsid w:val="001E6CD0"/>
    <w:rsid w:val="001F14BA"/>
    <w:rsid w:val="001F1831"/>
    <w:rsid w:val="001F25E3"/>
    <w:rsid w:val="001F2C76"/>
    <w:rsid w:val="001F332D"/>
    <w:rsid w:val="002030EB"/>
    <w:rsid w:val="00207B94"/>
    <w:rsid w:val="00210681"/>
    <w:rsid w:val="00212272"/>
    <w:rsid w:val="00213706"/>
    <w:rsid w:val="00214CC1"/>
    <w:rsid w:val="00214F89"/>
    <w:rsid w:val="00216A9D"/>
    <w:rsid w:val="0022689E"/>
    <w:rsid w:val="00237DDF"/>
    <w:rsid w:val="00240B33"/>
    <w:rsid w:val="00241F6B"/>
    <w:rsid w:val="0025156C"/>
    <w:rsid w:val="00257354"/>
    <w:rsid w:val="0027173D"/>
    <w:rsid w:val="00274BBE"/>
    <w:rsid w:val="00275B97"/>
    <w:rsid w:val="00280115"/>
    <w:rsid w:val="00290ECD"/>
    <w:rsid w:val="002A3105"/>
    <w:rsid w:val="002A4BC7"/>
    <w:rsid w:val="002B4592"/>
    <w:rsid w:val="002B552C"/>
    <w:rsid w:val="002C218F"/>
    <w:rsid w:val="002C31B1"/>
    <w:rsid w:val="002D5635"/>
    <w:rsid w:val="002E5E32"/>
    <w:rsid w:val="002E6FAD"/>
    <w:rsid w:val="002F04B8"/>
    <w:rsid w:val="002F165B"/>
    <w:rsid w:val="002F3440"/>
    <w:rsid w:val="00301067"/>
    <w:rsid w:val="003022D2"/>
    <w:rsid w:val="00303C64"/>
    <w:rsid w:val="00310C66"/>
    <w:rsid w:val="00313DBC"/>
    <w:rsid w:val="00345124"/>
    <w:rsid w:val="00353C2C"/>
    <w:rsid w:val="00382303"/>
    <w:rsid w:val="00383A8F"/>
    <w:rsid w:val="00386C55"/>
    <w:rsid w:val="003903E5"/>
    <w:rsid w:val="00391948"/>
    <w:rsid w:val="003A0F9E"/>
    <w:rsid w:val="003A1071"/>
    <w:rsid w:val="003E5451"/>
    <w:rsid w:val="003F4C4D"/>
    <w:rsid w:val="003F5050"/>
    <w:rsid w:val="003F63BA"/>
    <w:rsid w:val="00403069"/>
    <w:rsid w:val="00411AC5"/>
    <w:rsid w:val="00416F9F"/>
    <w:rsid w:val="00417E72"/>
    <w:rsid w:val="004201DC"/>
    <w:rsid w:val="00425F0B"/>
    <w:rsid w:val="00432679"/>
    <w:rsid w:val="00434F2D"/>
    <w:rsid w:val="004460FA"/>
    <w:rsid w:val="00465630"/>
    <w:rsid w:val="0047336F"/>
    <w:rsid w:val="0047413D"/>
    <w:rsid w:val="00480DA9"/>
    <w:rsid w:val="004823CA"/>
    <w:rsid w:val="00490B78"/>
    <w:rsid w:val="00492A77"/>
    <w:rsid w:val="00497C62"/>
    <w:rsid w:val="004A1803"/>
    <w:rsid w:val="004B3706"/>
    <w:rsid w:val="004B4FC2"/>
    <w:rsid w:val="004C25F4"/>
    <w:rsid w:val="004C272C"/>
    <w:rsid w:val="004D77AD"/>
    <w:rsid w:val="004F263D"/>
    <w:rsid w:val="00514F0C"/>
    <w:rsid w:val="00517500"/>
    <w:rsid w:val="00517785"/>
    <w:rsid w:val="00524E42"/>
    <w:rsid w:val="00525DA6"/>
    <w:rsid w:val="00525F20"/>
    <w:rsid w:val="00527E08"/>
    <w:rsid w:val="005370AF"/>
    <w:rsid w:val="0054162D"/>
    <w:rsid w:val="005432CD"/>
    <w:rsid w:val="005445F8"/>
    <w:rsid w:val="00550077"/>
    <w:rsid w:val="005502B0"/>
    <w:rsid w:val="00551D48"/>
    <w:rsid w:val="0055304E"/>
    <w:rsid w:val="00554A49"/>
    <w:rsid w:val="0057556F"/>
    <w:rsid w:val="00582646"/>
    <w:rsid w:val="00584300"/>
    <w:rsid w:val="0058524D"/>
    <w:rsid w:val="005A17E2"/>
    <w:rsid w:val="005A60CC"/>
    <w:rsid w:val="005C578B"/>
    <w:rsid w:val="005E3F93"/>
    <w:rsid w:val="005F27D5"/>
    <w:rsid w:val="005F5E60"/>
    <w:rsid w:val="005F66F2"/>
    <w:rsid w:val="00601379"/>
    <w:rsid w:val="00611541"/>
    <w:rsid w:val="006141DB"/>
    <w:rsid w:val="00621193"/>
    <w:rsid w:val="00621DAF"/>
    <w:rsid w:val="006220AB"/>
    <w:rsid w:val="00637CD3"/>
    <w:rsid w:val="00660033"/>
    <w:rsid w:val="00661B23"/>
    <w:rsid w:val="006620C7"/>
    <w:rsid w:val="0068642D"/>
    <w:rsid w:val="006A25A4"/>
    <w:rsid w:val="006C6A3A"/>
    <w:rsid w:val="006D1AB2"/>
    <w:rsid w:val="006D6FB3"/>
    <w:rsid w:val="006F20A4"/>
    <w:rsid w:val="006F7934"/>
    <w:rsid w:val="0070259D"/>
    <w:rsid w:val="0070753E"/>
    <w:rsid w:val="00720127"/>
    <w:rsid w:val="007215A0"/>
    <w:rsid w:val="00722E4C"/>
    <w:rsid w:val="007247BA"/>
    <w:rsid w:val="00724B4A"/>
    <w:rsid w:val="00737850"/>
    <w:rsid w:val="00740AAC"/>
    <w:rsid w:val="00746AE2"/>
    <w:rsid w:val="00755DCF"/>
    <w:rsid w:val="00762E61"/>
    <w:rsid w:val="00764997"/>
    <w:rsid w:val="00770924"/>
    <w:rsid w:val="007852D0"/>
    <w:rsid w:val="00785A05"/>
    <w:rsid w:val="007862A5"/>
    <w:rsid w:val="00794A34"/>
    <w:rsid w:val="007A0BEC"/>
    <w:rsid w:val="007B06AF"/>
    <w:rsid w:val="007C1648"/>
    <w:rsid w:val="007C1687"/>
    <w:rsid w:val="007C53B8"/>
    <w:rsid w:val="007D2AE1"/>
    <w:rsid w:val="007D32A1"/>
    <w:rsid w:val="007D49B2"/>
    <w:rsid w:val="007D6232"/>
    <w:rsid w:val="007D6E5A"/>
    <w:rsid w:val="007E2A43"/>
    <w:rsid w:val="007E4BA0"/>
    <w:rsid w:val="007F201B"/>
    <w:rsid w:val="007F71A2"/>
    <w:rsid w:val="008114EC"/>
    <w:rsid w:val="008139DC"/>
    <w:rsid w:val="008228B2"/>
    <w:rsid w:val="00831AB4"/>
    <w:rsid w:val="00834BED"/>
    <w:rsid w:val="0086008B"/>
    <w:rsid w:val="00861B0B"/>
    <w:rsid w:val="0086327C"/>
    <w:rsid w:val="00865A52"/>
    <w:rsid w:val="008662E3"/>
    <w:rsid w:val="008748C5"/>
    <w:rsid w:val="00876D75"/>
    <w:rsid w:val="00877B57"/>
    <w:rsid w:val="00886EE5"/>
    <w:rsid w:val="00892FEC"/>
    <w:rsid w:val="008A3A1C"/>
    <w:rsid w:val="008C730A"/>
    <w:rsid w:val="008D6B3D"/>
    <w:rsid w:val="008E0FB9"/>
    <w:rsid w:val="008E3D82"/>
    <w:rsid w:val="008E7084"/>
    <w:rsid w:val="008F71C8"/>
    <w:rsid w:val="00911314"/>
    <w:rsid w:val="009116E4"/>
    <w:rsid w:val="00915E12"/>
    <w:rsid w:val="00916AC6"/>
    <w:rsid w:val="00916E20"/>
    <w:rsid w:val="00920B0A"/>
    <w:rsid w:val="00931F7E"/>
    <w:rsid w:val="00940FC4"/>
    <w:rsid w:val="0094663B"/>
    <w:rsid w:val="009609F9"/>
    <w:rsid w:val="009627AC"/>
    <w:rsid w:val="00964A3A"/>
    <w:rsid w:val="00973B76"/>
    <w:rsid w:val="00975294"/>
    <w:rsid w:val="00980361"/>
    <w:rsid w:val="00980407"/>
    <w:rsid w:val="00993090"/>
    <w:rsid w:val="00994C24"/>
    <w:rsid w:val="009A046E"/>
    <w:rsid w:val="009B0456"/>
    <w:rsid w:val="009B213D"/>
    <w:rsid w:val="009C3239"/>
    <w:rsid w:val="009C3FC2"/>
    <w:rsid w:val="009D0B9A"/>
    <w:rsid w:val="009D12DF"/>
    <w:rsid w:val="009F5F0D"/>
    <w:rsid w:val="00A112E0"/>
    <w:rsid w:val="00A30E6B"/>
    <w:rsid w:val="00A321FA"/>
    <w:rsid w:val="00A37CDD"/>
    <w:rsid w:val="00A430DB"/>
    <w:rsid w:val="00A431E7"/>
    <w:rsid w:val="00A518B6"/>
    <w:rsid w:val="00A53653"/>
    <w:rsid w:val="00A66680"/>
    <w:rsid w:val="00A76819"/>
    <w:rsid w:val="00A909E6"/>
    <w:rsid w:val="00A927B5"/>
    <w:rsid w:val="00A92F7C"/>
    <w:rsid w:val="00A93499"/>
    <w:rsid w:val="00AA13FA"/>
    <w:rsid w:val="00AA398D"/>
    <w:rsid w:val="00AA4137"/>
    <w:rsid w:val="00AA5673"/>
    <w:rsid w:val="00AB1EDC"/>
    <w:rsid w:val="00AB7BF3"/>
    <w:rsid w:val="00AD4D59"/>
    <w:rsid w:val="00AE395E"/>
    <w:rsid w:val="00AE5240"/>
    <w:rsid w:val="00AF1B03"/>
    <w:rsid w:val="00B01CD4"/>
    <w:rsid w:val="00B100D9"/>
    <w:rsid w:val="00B31783"/>
    <w:rsid w:val="00B42DE8"/>
    <w:rsid w:val="00B55320"/>
    <w:rsid w:val="00B55C6C"/>
    <w:rsid w:val="00B60DDB"/>
    <w:rsid w:val="00B671C4"/>
    <w:rsid w:val="00B678C5"/>
    <w:rsid w:val="00B725C4"/>
    <w:rsid w:val="00B75E6B"/>
    <w:rsid w:val="00B76946"/>
    <w:rsid w:val="00B81200"/>
    <w:rsid w:val="00B871E7"/>
    <w:rsid w:val="00B9408F"/>
    <w:rsid w:val="00B95AE1"/>
    <w:rsid w:val="00BA4CA0"/>
    <w:rsid w:val="00BA7569"/>
    <w:rsid w:val="00BB0D76"/>
    <w:rsid w:val="00BB616B"/>
    <w:rsid w:val="00BB6350"/>
    <w:rsid w:val="00BC1409"/>
    <w:rsid w:val="00BC1474"/>
    <w:rsid w:val="00BC148D"/>
    <w:rsid w:val="00BC57A1"/>
    <w:rsid w:val="00BC57B4"/>
    <w:rsid w:val="00BC5ACF"/>
    <w:rsid w:val="00BE01FE"/>
    <w:rsid w:val="00BE2071"/>
    <w:rsid w:val="00BE5833"/>
    <w:rsid w:val="00BF0343"/>
    <w:rsid w:val="00BF244E"/>
    <w:rsid w:val="00BF3C72"/>
    <w:rsid w:val="00BF5BCD"/>
    <w:rsid w:val="00BF6086"/>
    <w:rsid w:val="00BF71B8"/>
    <w:rsid w:val="00C11265"/>
    <w:rsid w:val="00C14AA8"/>
    <w:rsid w:val="00C30366"/>
    <w:rsid w:val="00C3298B"/>
    <w:rsid w:val="00C35B02"/>
    <w:rsid w:val="00C37144"/>
    <w:rsid w:val="00C37F52"/>
    <w:rsid w:val="00C43729"/>
    <w:rsid w:val="00C468BB"/>
    <w:rsid w:val="00C54BE7"/>
    <w:rsid w:val="00C64DEF"/>
    <w:rsid w:val="00C73D9C"/>
    <w:rsid w:val="00C74F9D"/>
    <w:rsid w:val="00C9448A"/>
    <w:rsid w:val="00CB1FA2"/>
    <w:rsid w:val="00CB281D"/>
    <w:rsid w:val="00CC00DC"/>
    <w:rsid w:val="00CC43D9"/>
    <w:rsid w:val="00CD6101"/>
    <w:rsid w:val="00CE57E5"/>
    <w:rsid w:val="00D0001B"/>
    <w:rsid w:val="00D06DB4"/>
    <w:rsid w:val="00D07A58"/>
    <w:rsid w:val="00D11863"/>
    <w:rsid w:val="00D15954"/>
    <w:rsid w:val="00D21ED6"/>
    <w:rsid w:val="00D23865"/>
    <w:rsid w:val="00D24562"/>
    <w:rsid w:val="00D33102"/>
    <w:rsid w:val="00D34A03"/>
    <w:rsid w:val="00D467BD"/>
    <w:rsid w:val="00D518D4"/>
    <w:rsid w:val="00D570F6"/>
    <w:rsid w:val="00D61CBD"/>
    <w:rsid w:val="00D71251"/>
    <w:rsid w:val="00D71982"/>
    <w:rsid w:val="00D726B9"/>
    <w:rsid w:val="00D9066D"/>
    <w:rsid w:val="00D97BF2"/>
    <w:rsid w:val="00DA027E"/>
    <w:rsid w:val="00DA304D"/>
    <w:rsid w:val="00DA3B52"/>
    <w:rsid w:val="00DB32A7"/>
    <w:rsid w:val="00DB5074"/>
    <w:rsid w:val="00DC13F4"/>
    <w:rsid w:val="00DC2E59"/>
    <w:rsid w:val="00DC4FF9"/>
    <w:rsid w:val="00DC5B77"/>
    <w:rsid w:val="00DD1F1A"/>
    <w:rsid w:val="00DD65FB"/>
    <w:rsid w:val="00DE1A8C"/>
    <w:rsid w:val="00DE4525"/>
    <w:rsid w:val="00DF05EC"/>
    <w:rsid w:val="00DF0E93"/>
    <w:rsid w:val="00DF7620"/>
    <w:rsid w:val="00E07D09"/>
    <w:rsid w:val="00E13690"/>
    <w:rsid w:val="00E3192F"/>
    <w:rsid w:val="00E362EA"/>
    <w:rsid w:val="00E3725C"/>
    <w:rsid w:val="00E4097A"/>
    <w:rsid w:val="00E50A0E"/>
    <w:rsid w:val="00E55CFA"/>
    <w:rsid w:val="00E65296"/>
    <w:rsid w:val="00E66FA7"/>
    <w:rsid w:val="00E7160F"/>
    <w:rsid w:val="00E81B28"/>
    <w:rsid w:val="00E84771"/>
    <w:rsid w:val="00E86483"/>
    <w:rsid w:val="00EA1CCE"/>
    <w:rsid w:val="00EA50BB"/>
    <w:rsid w:val="00EB14FA"/>
    <w:rsid w:val="00EC483B"/>
    <w:rsid w:val="00EC50CA"/>
    <w:rsid w:val="00ED23D6"/>
    <w:rsid w:val="00ED62D7"/>
    <w:rsid w:val="00ED64D6"/>
    <w:rsid w:val="00ED7FE8"/>
    <w:rsid w:val="00EE4B10"/>
    <w:rsid w:val="00EE4E48"/>
    <w:rsid w:val="00EF2D3C"/>
    <w:rsid w:val="00F0062F"/>
    <w:rsid w:val="00F01005"/>
    <w:rsid w:val="00F05618"/>
    <w:rsid w:val="00F06749"/>
    <w:rsid w:val="00F10E86"/>
    <w:rsid w:val="00F15619"/>
    <w:rsid w:val="00F24EAD"/>
    <w:rsid w:val="00F53F82"/>
    <w:rsid w:val="00F54EEB"/>
    <w:rsid w:val="00F5783F"/>
    <w:rsid w:val="00F6082A"/>
    <w:rsid w:val="00F61BCC"/>
    <w:rsid w:val="00F74414"/>
    <w:rsid w:val="00F76D95"/>
    <w:rsid w:val="00F865FC"/>
    <w:rsid w:val="00F900E3"/>
    <w:rsid w:val="00F9523A"/>
    <w:rsid w:val="00FA3179"/>
    <w:rsid w:val="00FB04FC"/>
    <w:rsid w:val="00FB21DA"/>
    <w:rsid w:val="00FD3154"/>
    <w:rsid w:val="00FD3DD0"/>
    <w:rsid w:val="00FD5F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eaeaea,#f8f8f8"/>
    </o:shapedefaults>
    <o:shapelayout v:ext="edit">
      <o:idmap v:ext="edit" data="2"/>
    </o:shapelayout>
  </w:shapeDefaults>
  <w:decimalSymbol w:val="."/>
  <w:listSeparator w:val=","/>
  <w14:docId w14:val="42FD411A"/>
  <w15:docId w15:val="{E6556FBE-DFD2-438F-A26E-2877A54E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1B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5451"/>
    <w:rPr>
      <w:rFonts w:ascii="Lucida Grande" w:hAnsi="Lucida Grande"/>
      <w:sz w:val="18"/>
      <w:szCs w:val="18"/>
    </w:rPr>
  </w:style>
  <w:style w:type="character" w:customStyle="1" w:styleId="a4">
    <w:name w:val="批注框文本 字符"/>
    <w:basedOn w:val="a0"/>
    <w:link w:val="a3"/>
    <w:uiPriority w:val="99"/>
    <w:semiHidden/>
    <w:rsid w:val="003E5451"/>
    <w:rPr>
      <w:rFonts w:ascii="Lucida Grande" w:hAnsi="Lucida Grande"/>
      <w:sz w:val="18"/>
      <w:szCs w:val="18"/>
    </w:rPr>
  </w:style>
  <w:style w:type="paragraph" w:styleId="a5">
    <w:name w:val="header"/>
    <w:basedOn w:val="a"/>
    <w:link w:val="a6"/>
    <w:uiPriority w:val="99"/>
    <w:unhideWhenUsed/>
    <w:rsid w:val="00FB21DA"/>
    <w:pPr>
      <w:tabs>
        <w:tab w:val="center" w:pos="4536"/>
        <w:tab w:val="right" w:pos="9072"/>
      </w:tabs>
    </w:pPr>
  </w:style>
  <w:style w:type="character" w:customStyle="1" w:styleId="a6">
    <w:name w:val="页眉 字符"/>
    <w:basedOn w:val="a0"/>
    <w:link w:val="a5"/>
    <w:uiPriority w:val="99"/>
    <w:rsid w:val="00FB21DA"/>
  </w:style>
  <w:style w:type="paragraph" w:styleId="a7">
    <w:name w:val="footer"/>
    <w:basedOn w:val="a"/>
    <w:link w:val="a8"/>
    <w:uiPriority w:val="99"/>
    <w:unhideWhenUsed/>
    <w:rsid w:val="00FB21DA"/>
    <w:pPr>
      <w:tabs>
        <w:tab w:val="center" w:pos="4536"/>
        <w:tab w:val="right" w:pos="9072"/>
      </w:tabs>
    </w:pPr>
  </w:style>
  <w:style w:type="character" w:customStyle="1" w:styleId="a8">
    <w:name w:val="页脚 字符"/>
    <w:basedOn w:val="a0"/>
    <w:link w:val="a7"/>
    <w:uiPriority w:val="99"/>
    <w:rsid w:val="00FB21DA"/>
  </w:style>
  <w:style w:type="table" w:styleId="a9">
    <w:name w:val="Table Grid"/>
    <w:basedOn w:val="a1"/>
    <w:uiPriority w:val="59"/>
    <w:rsid w:val="001336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Contemporary"/>
    <w:aliases w:val="Tabelle Preisliste"/>
    <w:basedOn w:val="a1"/>
    <w:rsid w:val="00524E42"/>
    <w:rPr>
      <w:rFonts w:ascii="Arial" w:eastAsia="Times New Roman" w:hAnsi="Arial" w:cs="Times New Roman"/>
      <w:sz w:val="22"/>
      <w:szCs w:val="20"/>
    </w:rPr>
    <w:tblPr>
      <w:tblStyleRowBandSize w:val="1"/>
      <w:tblBorders>
        <w:insideH w:val="single" w:sz="18" w:space="0" w:color="FFFFFF"/>
        <w:insideV w:val="single" w:sz="18" w:space="0" w:color="FFFFFF"/>
      </w:tblBorders>
    </w:tblPr>
    <w:tcPr>
      <w:vAlign w:val="center"/>
    </w:tcPr>
    <w:tblStylePr w:type="firstRow">
      <w:rPr>
        <w:b/>
        <w:bCs/>
        <w:color w:val="auto"/>
      </w:rPr>
    </w:tblStylePr>
    <w:tblStylePr w:type="band1Horz">
      <w:rPr>
        <w:color w:val="auto"/>
      </w:rPr>
      <w:tblPr/>
      <w:tcPr>
        <w:shd w:val="clear" w:color="auto" w:fill="E6E6E6"/>
      </w:tcPr>
    </w:tblStylePr>
    <w:tblStylePr w:type="band2Horz">
      <w:rPr>
        <w:color w:val="auto"/>
      </w:rPr>
    </w:tblStylePr>
  </w:style>
  <w:style w:type="table" w:customStyle="1" w:styleId="1">
    <w:name w:val="网格型1"/>
    <w:basedOn w:val="a1"/>
    <w:next w:val="a9"/>
    <w:uiPriority w:val="59"/>
    <w:rsid w:val="00D21ED6"/>
    <w:pPr>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BC1409"/>
    <w:pPr>
      <w:ind w:firstLineChars="200" w:firstLine="420"/>
    </w:pPr>
  </w:style>
  <w:style w:type="table" w:customStyle="1" w:styleId="4-11">
    <w:name w:val="网格表 4 - 着色 11"/>
    <w:basedOn w:val="a1"/>
    <w:uiPriority w:val="49"/>
    <w:rsid w:val="00861B0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1"/>
    <w:uiPriority w:val="50"/>
    <w:rsid w:val="00861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4-110">
    <w:name w:val="清单表 4 - 着色 11"/>
    <w:basedOn w:val="a1"/>
    <w:uiPriority w:val="49"/>
    <w:rsid w:val="00861B0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3-11">
    <w:name w:val="清单表 3 - 着色 11"/>
    <w:basedOn w:val="a1"/>
    <w:uiPriority w:val="48"/>
    <w:rsid w:val="00861B0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71">
    <w:name w:val="网格表 7 彩色1"/>
    <w:basedOn w:val="a1"/>
    <w:uiPriority w:val="52"/>
    <w:rsid w:val="0060137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181">
      <w:bodyDiv w:val="1"/>
      <w:marLeft w:val="0"/>
      <w:marRight w:val="0"/>
      <w:marTop w:val="0"/>
      <w:marBottom w:val="0"/>
      <w:divBdr>
        <w:top w:val="none" w:sz="0" w:space="0" w:color="auto"/>
        <w:left w:val="none" w:sz="0" w:space="0" w:color="auto"/>
        <w:bottom w:val="none" w:sz="0" w:space="0" w:color="auto"/>
        <w:right w:val="none" w:sz="0" w:space="0" w:color="auto"/>
      </w:divBdr>
    </w:div>
    <w:div w:id="153223613">
      <w:bodyDiv w:val="1"/>
      <w:marLeft w:val="0"/>
      <w:marRight w:val="0"/>
      <w:marTop w:val="0"/>
      <w:marBottom w:val="0"/>
      <w:divBdr>
        <w:top w:val="none" w:sz="0" w:space="0" w:color="auto"/>
        <w:left w:val="none" w:sz="0" w:space="0" w:color="auto"/>
        <w:bottom w:val="none" w:sz="0" w:space="0" w:color="auto"/>
        <w:right w:val="none" w:sz="0" w:space="0" w:color="auto"/>
      </w:divBdr>
    </w:div>
    <w:div w:id="162087535">
      <w:bodyDiv w:val="1"/>
      <w:marLeft w:val="0"/>
      <w:marRight w:val="0"/>
      <w:marTop w:val="0"/>
      <w:marBottom w:val="0"/>
      <w:divBdr>
        <w:top w:val="none" w:sz="0" w:space="0" w:color="auto"/>
        <w:left w:val="none" w:sz="0" w:space="0" w:color="auto"/>
        <w:bottom w:val="none" w:sz="0" w:space="0" w:color="auto"/>
        <w:right w:val="none" w:sz="0" w:space="0" w:color="auto"/>
      </w:divBdr>
    </w:div>
    <w:div w:id="187183916">
      <w:bodyDiv w:val="1"/>
      <w:marLeft w:val="0"/>
      <w:marRight w:val="0"/>
      <w:marTop w:val="0"/>
      <w:marBottom w:val="0"/>
      <w:divBdr>
        <w:top w:val="none" w:sz="0" w:space="0" w:color="auto"/>
        <w:left w:val="none" w:sz="0" w:space="0" w:color="auto"/>
        <w:bottom w:val="none" w:sz="0" w:space="0" w:color="auto"/>
        <w:right w:val="none" w:sz="0" w:space="0" w:color="auto"/>
      </w:divBdr>
    </w:div>
    <w:div w:id="308902010">
      <w:bodyDiv w:val="1"/>
      <w:marLeft w:val="0"/>
      <w:marRight w:val="0"/>
      <w:marTop w:val="0"/>
      <w:marBottom w:val="0"/>
      <w:divBdr>
        <w:top w:val="none" w:sz="0" w:space="0" w:color="auto"/>
        <w:left w:val="none" w:sz="0" w:space="0" w:color="auto"/>
        <w:bottom w:val="none" w:sz="0" w:space="0" w:color="auto"/>
        <w:right w:val="none" w:sz="0" w:space="0" w:color="auto"/>
      </w:divBdr>
    </w:div>
    <w:div w:id="357508950">
      <w:bodyDiv w:val="1"/>
      <w:marLeft w:val="0"/>
      <w:marRight w:val="0"/>
      <w:marTop w:val="0"/>
      <w:marBottom w:val="0"/>
      <w:divBdr>
        <w:top w:val="none" w:sz="0" w:space="0" w:color="auto"/>
        <w:left w:val="none" w:sz="0" w:space="0" w:color="auto"/>
        <w:bottom w:val="none" w:sz="0" w:space="0" w:color="auto"/>
        <w:right w:val="none" w:sz="0" w:space="0" w:color="auto"/>
      </w:divBdr>
    </w:div>
    <w:div w:id="423961018">
      <w:bodyDiv w:val="1"/>
      <w:marLeft w:val="0"/>
      <w:marRight w:val="0"/>
      <w:marTop w:val="0"/>
      <w:marBottom w:val="0"/>
      <w:divBdr>
        <w:top w:val="none" w:sz="0" w:space="0" w:color="auto"/>
        <w:left w:val="none" w:sz="0" w:space="0" w:color="auto"/>
        <w:bottom w:val="none" w:sz="0" w:space="0" w:color="auto"/>
        <w:right w:val="none" w:sz="0" w:space="0" w:color="auto"/>
      </w:divBdr>
    </w:div>
    <w:div w:id="557211174">
      <w:bodyDiv w:val="1"/>
      <w:marLeft w:val="0"/>
      <w:marRight w:val="0"/>
      <w:marTop w:val="0"/>
      <w:marBottom w:val="0"/>
      <w:divBdr>
        <w:top w:val="none" w:sz="0" w:space="0" w:color="auto"/>
        <w:left w:val="none" w:sz="0" w:space="0" w:color="auto"/>
        <w:bottom w:val="none" w:sz="0" w:space="0" w:color="auto"/>
        <w:right w:val="none" w:sz="0" w:space="0" w:color="auto"/>
      </w:divBdr>
    </w:div>
    <w:div w:id="559678275">
      <w:bodyDiv w:val="1"/>
      <w:marLeft w:val="0"/>
      <w:marRight w:val="0"/>
      <w:marTop w:val="0"/>
      <w:marBottom w:val="0"/>
      <w:divBdr>
        <w:top w:val="none" w:sz="0" w:space="0" w:color="auto"/>
        <w:left w:val="none" w:sz="0" w:space="0" w:color="auto"/>
        <w:bottom w:val="none" w:sz="0" w:space="0" w:color="auto"/>
        <w:right w:val="none" w:sz="0" w:space="0" w:color="auto"/>
      </w:divBdr>
    </w:div>
    <w:div w:id="649864190">
      <w:bodyDiv w:val="1"/>
      <w:marLeft w:val="0"/>
      <w:marRight w:val="0"/>
      <w:marTop w:val="0"/>
      <w:marBottom w:val="0"/>
      <w:divBdr>
        <w:top w:val="none" w:sz="0" w:space="0" w:color="auto"/>
        <w:left w:val="none" w:sz="0" w:space="0" w:color="auto"/>
        <w:bottom w:val="none" w:sz="0" w:space="0" w:color="auto"/>
        <w:right w:val="none" w:sz="0" w:space="0" w:color="auto"/>
      </w:divBdr>
    </w:div>
    <w:div w:id="825365963">
      <w:bodyDiv w:val="1"/>
      <w:marLeft w:val="0"/>
      <w:marRight w:val="0"/>
      <w:marTop w:val="0"/>
      <w:marBottom w:val="0"/>
      <w:divBdr>
        <w:top w:val="none" w:sz="0" w:space="0" w:color="auto"/>
        <w:left w:val="none" w:sz="0" w:space="0" w:color="auto"/>
        <w:bottom w:val="none" w:sz="0" w:space="0" w:color="auto"/>
        <w:right w:val="none" w:sz="0" w:space="0" w:color="auto"/>
      </w:divBdr>
    </w:div>
    <w:div w:id="924193202">
      <w:bodyDiv w:val="1"/>
      <w:marLeft w:val="0"/>
      <w:marRight w:val="0"/>
      <w:marTop w:val="0"/>
      <w:marBottom w:val="0"/>
      <w:divBdr>
        <w:top w:val="none" w:sz="0" w:space="0" w:color="auto"/>
        <w:left w:val="none" w:sz="0" w:space="0" w:color="auto"/>
        <w:bottom w:val="none" w:sz="0" w:space="0" w:color="auto"/>
        <w:right w:val="none" w:sz="0" w:space="0" w:color="auto"/>
      </w:divBdr>
    </w:div>
    <w:div w:id="1105032327">
      <w:bodyDiv w:val="1"/>
      <w:marLeft w:val="0"/>
      <w:marRight w:val="0"/>
      <w:marTop w:val="0"/>
      <w:marBottom w:val="0"/>
      <w:divBdr>
        <w:top w:val="none" w:sz="0" w:space="0" w:color="auto"/>
        <w:left w:val="none" w:sz="0" w:space="0" w:color="auto"/>
        <w:bottom w:val="none" w:sz="0" w:space="0" w:color="auto"/>
        <w:right w:val="none" w:sz="0" w:space="0" w:color="auto"/>
      </w:divBdr>
    </w:div>
    <w:div w:id="1173061486">
      <w:bodyDiv w:val="1"/>
      <w:marLeft w:val="0"/>
      <w:marRight w:val="0"/>
      <w:marTop w:val="0"/>
      <w:marBottom w:val="0"/>
      <w:divBdr>
        <w:top w:val="none" w:sz="0" w:space="0" w:color="auto"/>
        <w:left w:val="none" w:sz="0" w:space="0" w:color="auto"/>
        <w:bottom w:val="none" w:sz="0" w:space="0" w:color="auto"/>
        <w:right w:val="none" w:sz="0" w:space="0" w:color="auto"/>
      </w:divBdr>
    </w:div>
    <w:div w:id="1259869008">
      <w:bodyDiv w:val="1"/>
      <w:marLeft w:val="0"/>
      <w:marRight w:val="0"/>
      <w:marTop w:val="0"/>
      <w:marBottom w:val="0"/>
      <w:divBdr>
        <w:top w:val="none" w:sz="0" w:space="0" w:color="auto"/>
        <w:left w:val="none" w:sz="0" w:space="0" w:color="auto"/>
        <w:bottom w:val="none" w:sz="0" w:space="0" w:color="auto"/>
        <w:right w:val="none" w:sz="0" w:space="0" w:color="auto"/>
      </w:divBdr>
    </w:div>
    <w:div w:id="1316956130">
      <w:bodyDiv w:val="1"/>
      <w:marLeft w:val="0"/>
      <w:marRight w:val="0"/>
      <w:marTop w:val="0"/>
      <w:marBottom w:val="0"/>
      <w:divBdr>
        <w:top w:val="none" w:sz="0" w:space="0" w:color="auto"/>
        <w:left w:val="none" w:sz="0" w:space="0" w:color="auto"/>
        <w:bottom w:val="none" w:sz="0" w:space="0" w:color="auto"/>
        <w:right w:val="none" w:sz="0" w:space="0" w:color="auto"/>
      </w:divBdr>
    </w:div>
    <w:div w:id="1425685732">
      <w:bodyDiv w:val="1"/>
      <w:marLeft w:val="0"/>
      <w:marRight w:val="0"/>
      <w:marTop w:val="0"/>
      <w:marBottom w:val="0"/>
      <w:divBdr>
        <w:top w:val="none" w:sz="0" w:space="0" w:color="auto"/>
        <w:left w:val="none" w:sz="0" w:space="0" w:color="auto"/>
        <w:bottom w:val="none" w:sz="0" w:space="0" w:color="auto"/>
        <w:right w:val="none" w:sz="0" w:space="0" w:color="auto"/>
      </w:divBdr>
    </w:div>
    <w:div w:id="1454523721">
      <w:bodyDiv w:val="1"/>
      <w:marLeft w:val="0"/>
      <w:marRight w:val="0"/>
      <w:marTop w:val="0"/>
      <w:marBottom w:val="0"/>
      <w:divBdr>
        <w:top w:val="none" w:sz="0" w:space="0" w:color="auto"/>
        <w:left w:val="none" w:sz="0" w:space="0" w:color="auto"/>
        <w:bottom w:val="none" w:sz="0" w:space="0" w:color="auto"/>
        <w:right w:val="none" w:sz="0" w:space="0" w:color="auto"/>
      </w:divBdr>
    </w:div>
    <w:div w:id="1664820761">
      <w:bodyDiv w:val="1"/>
      <w:marLeft w:val="0"/>
      <w:marRight w:val="0"/>
      <w:marTop w:val="0"/>
      <w:marBottom w:val="0"/>
      <w:divBdr>
        <w:top w:val="none" w:sz="0" w:space="0" w:color="auto"/>
        <w:left w:val="none" w:sz="0" w:space="0" w:color="auto"/>
        <w:bottom w:val="none" w:sz="0" w:space="0" w:color="auto"/>
        <w:right w:val="none" w:sz="0" w:space="0" w:color="auto"/>
      </w:divBdr>
    </w:div>
    <w:div w:id="1791626577">
      <w:bodyDiv w:val="1"/>
      <w:marLeft w:val="0"/>
      <w:marRight w:val="0"/>
      <w:marTop w:val="0"/>
      <w:marBottom w:val="0"/>
      <w:divBdr>
        <w:top w:val="none" w:sz="0" w:space="0" w:color="auto"/>
        <w:left w:val="none" w:sz="0" w:space="0" w:color="auto"/>
        <w:bottom w:val="none" w:sz="0" w:space="0" w:color="auto"/>
        <w:right w:val="none" w:sz="0" w:space="0" w:color="auto"/>
      </w:divBdr>
    </w:div>
    <w:div w:id="1854370333">
      <w:bodyDiv w:val="1"/>
      <w:marLeft w:val="0"/>
      <w:marRight w:val="0"/>
      <w:marTop w:val="0"/>
      <w:marBottom w:val="0"/>
      <w:divBdr>
        <w:top w:val="none" w:sz="0" w:space="0" w:color="auto"/>
        <w:left w:val="none" w:sz="0" w:space="0" w:color="auto"/>
        <w:bottom w:val="none" w:sz="0" w:space="0" w:color="auto"/>
        <w:right w:val="none" w:sz="0" w:space="0" w:color="auto"/>
      </w:divBdr>
    </w:div>
    <w:div w:id="2029526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5-&#27169;&#26495;\DATA_&#20135;&#21697;&#35268;&#26684;&#20070;&#27169;&#26495;_&#20013;&#25991;&#29256;_Av0_20190227.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975F8-2A85-4A7C-B990-C80EE41B9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DATA_产品规格书模板_中文版_Av0_20190227.dotx</Template>
  <TotalTime>262</TotalTime>
  <Pages>3</Pages>
  <Words>262</Words>
  <Characters>1498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Belden Inc.</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WIKA</dc:creator>
  <cp:lastModifiedBy>Ryan Zhang</cp:lastModifiedBy>
  <cp:revision>6</cp:revision>
  <cp:lastPrinted>2023-01-10T10:44:00Z</cp:lastPrinted>
  <dcterms:created xsi:type="dcterms:W3CDTF">2023-08-03T10:34:00Z</dcterms:created>
  <dcterms:modified xsi:type="dcterms:W3CDTF">2023-08-03T10:38:00Z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458880</vt:lpwstr>
  </property>
  <property fmtid="{D5CDD505-2E9C-101B-9397-08002B2CF9AE}" pid="3" name="NXPowerLiteSettings">
    <vt:lpwstr>F7000400038000</vt:lpwstr>
  </property>
  <property fmtid="{D5CDD505-2E9C-101B-9397-08002B2CF9AE}" pid="4" name="NXPowerLiteVersion">
    <vt:lpwstr>D5.1.6</vt:lpwstr>
  </property>
</Properties>
</file>